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E80FF9" w:rsidRDefault="00A942B2" w:rsidP="004C4F30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12F8E71C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67880" cy="1141189"/>
                              <a:chOff x="0" y="63618"/>
                              <a:chExt cx="1876977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6E6EC2AE" w:rsidR="00D50533" w:rsidRDefault="00D50533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➍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456788" y="652992"/>
                                <a:ext cx="1420189" cy="52357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D50533" w:rsidRPr="00EB5557" w:rsidRDefault="00D50533">
                                  <w:pPr>
                                    <w:spacing w:line="258" w:lineRule="auto"/>
                                    <w:textDirection w:val="btLr"/>
                                    <w:rPr>
                                      <w:rFonts w:ascii="HP001 4H Normal" w:hAnsi="HP001 4H Normal"/>
                                      <w:sz w:val="28"/>
                                      <w:szCs w:val="28"/>
                                    </w:rPr>
                                  </w:pPr>
                                  <w:r w:rsidRPr="00EB5557">
                                    <w:rPr>
                                      <w:rFonts w:ascii="HP001 4H Normal" w:eastAsia="CMU Serif Extra" w:hAnsi="HP001 4H Normal" w:cs="CMU Serif Extra"/>
                                      <w:b/>
                                      <w:color w:val="0000CC"/>
                                      <w:sz w:val="28"/>
                                      <w:szCs w:val="28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D50533" w:rsidRDefault="00D50533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3" cy="485775"/>
                                      <a:chOff x="2905011" y="465461"/>
                                      <a:chExt cx="3535183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451"/>
                                        <a:ext cx="3517107" cy="384826"/>
                                        <a:chOff x="2923087" y="539451"/>
                                        <a:chExt cx="3517107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451"/>
                                          <a:ext cx="3389597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7BA1C0A6" w:rsidR="00D50533" w:rsidRDefault="00D50533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 HÀM SỐ LIÊN TỤC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1D6AC93F" w:rsidR="00D50533" w:rsidRDefault="00D50533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678;height:11412" coordorigin=",636" coordsize="18769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6E6EC2AE" w:rsidR="00D50533" w:rsidRDefault="00D50533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➍</w:t>
                            </w:r>
                          </w:p>
                        </w:txbxContent>
                      </v:textbox>
                    </v:rect>
                    <v:rect id="Rectangle 13" o:spid="_x0000_s1038" style="position:absolute;left:4567;top:6529;width:14202;height:52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D50533" w:rsidRPr="00EB5557" w:rsidRDefault="00D50533">
                            <w:pPr>
                              <w:spacing w:line="258" w:lineRule="auto"/>
                              <w:textDirection w:val="btLr"/>
                              <w:rPr>
                                <w:rFonts w:ascii="HP001 4H Normal" w:hAnsi="HP001 4H Normal"/>
                                <w:sz w:val="28"/>
                                <w:szCs w:val="28"/>
                              </w:rPr>
                            </w:pPr>
                            <w:r w:rsidRPr="00EB5557">
                              <w:rPr>
                                <w:rFonts w:ascii="HP001 4H Normal" w:eastAsia="CMU Serif Extra" w:hAnsi="HP001 4H Normal" w:cs="CMU Serif Extra"/>
                                <w:b/>
                                <w:color w:val="0000CC"/>
                                <w:sz w:val="28"/>
                                <w:szCs w:val="28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4;width:35171;height:3848" coordorigin="29230,5394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4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7BA1C0A6" w:rsidR="00D50533" w:rsidRDefault="00D50533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 HÀM SỐ LIÊN TỤC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1D6AC93F" w:rsidR="00D50533" w:rsidRDefault="00D50533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E80FF9" w:rsidRDefault="00A942B2" w:rsidP="004C4F30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D50533" w:rsidRDefault="00D50533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D50533" w:rsidRDefault="00D50533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D50533" w:rsidRDefault="00D50533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D50533" w:rsidRDefault="00D50533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E80FF9" w:rsidRDefault="00A942B2" w:rsidP="004C4F30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5572BDA2">
                <wp:extent cx="6436613" cy="2647951"/>
                <wp:effectExtent l="0" t="0" r="21590" b="1905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13" cy="2647951"/>
                          <a:chOff x="2127684" y="2094075"/>
                          <a:chExt cx="6436613" cy="4963259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36613" cy="4963259"/>
                            <a:chOff x="-22234" y="-704"/>
                            <a:chExt cx="6482325" cy="4963259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20" y="6"/>
                              <a:ext cx="6459858" cy="4962549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77777777" w:rsidR="00D50533" w:rsidRPr="00A50243" w:rsidRDefault="00D50533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B5FEACB" w14:textId="3C5622EE" w:rsidR="00D50533" w:rsidRPr="00A50243" w:rsidRDefault="00D50533" w:rsidP="00A50243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</w:rPr>
                                  <w:t>  </w:t>
                                </w: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  <w:r w:rsidRPr="00A50243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Hàm số liên tục tại một điểm</w:t>
                                </w:r>
                              </w:p>
                              <w:p w14:paraId="6A913959" w14:textId="77777777" w:rsidR="00D4412A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Giả sử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240" w:dyaOrig="320" w14:anchorId="1D308D29">
                                    <v:shape id="_x0000_i1025" type="#_x0000_t75" style="width:12.25pt;height:16.3pt" o:ole="">
                                      <v:imagedata r:id="rId8" o:title=""/>
                                    </v:shape>
                                    <o:OLEObject Type="Embed" ProgID="Equation.DSMT4" ShapeID="_x0000_i1025" DrawAspect="Content" ObjectID="_1689670463" r:id="rId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6AA4218D">
                                    <v:shape id="_x0000_i1026" type="#_x0000_t75" style="width:28.55pt;height:20.4pt" o:ole="">
                                      <v:imagedata r:id="rId10" o:title=""/>
                                    </v:shape>
                                    <o:OLEObject Type="Embed" ProgID="Equation.DSMT4" ShapeID="_x0000_i1026" DrawAspect="Content" ObjectID="_1689670464" r:id="rId1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4"/>
                                    <w:sz w:val="24"/>
                                    <w:szCs w:val="24"/>
                                  </w:rPr>
                                  <w:object w:dxaOrig="1020" w:dyaOrig="400" w14:anchorId="35A81F40">
                                    <v:shape id="_x0000_i1027" type="#_x0000_t75" style="width:50.95pt;height:20.4pt" o:ole="">
                                      <v:imagedata r:id="rId12" o:title=""/>
                                    </v:shape>
                                    <o:OLEObject Type="Embed" ProgID="Equation.DSMT4" ShapeID="_x0000_i1027" DrawAspect="Content" ObjectID="_1689670465" r:id="rId1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</w:p>
                              <w:p w14:paraId="638047BF" w14:textId="10891A71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240" w:dyaOrig="320" w14:anchorId="0DC3ABDA">
                                    <v:shape id="_x0000_i1028" type="#_x0000_t75" style="width:12.25pt;height:16.3pt" o:ole="">
                                      <v:imagedata r:id="rId14" o:title=""/>
                                    </v:shape>
                                    <o:OLEObject Type="Embed" ProgID="Equation.DSMT4" ShapeID="_x0000_i1028" DrawAspect="Content" ObjectID="_1689670466" r:id="rId1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là liên tục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26A47641">
                                    <v:shape id="_x0000_i1029" type="#_x0000_t75" style="width:13.6pt;height:18.35pt" o:ole="">
                                      <v:imagedata r:id="rId16" o:title=""/>
                                    </v:shape>
                                    <o:OLEObject Type="Embed" ProgID="Equation.DSMT4" ShapeID="_x0000_i1029" DrawAspect="Content" ObjectID="_1689670467" r:id="rId1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nếu: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22"/>
                                    <w:sz w:val="24"/>
                                    <w:szCs w:val="24"/>
                                  </w:rPr>
                                  <w:object w:dxaOrig="1800" w:dyaOrig="480" w14:anchorId="0E596DF6">
                                    <v:shape id="_x0000_i1030" type="#_x0000_t75" style="width:90.35pt;height:23.75pt" o:ole="">
                                      <v:imagedata r:id="rId18" o:title=""/>
                                    </v:shape>
                                    <o:OLEObject Type="Embed" ProgID="Equation.DSMT4" ShapeID="_x0000_i1030" DrawAspect="Content" ObjectID="_1689670468" r:id="rId19"/>
                                  </w:object>
                                </w:r>
                              </w:p>
                              <w:p w14:paraId="4B4D59BB" w14:textId="77777777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không liên tục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17DC41BF">
                                    <v:shape id="_x0000_i1031" type="#_x0000_t75" style="width:13.6pt;height:18.35pt" o:ole="">
                                      <v:imagedata r:id="rId20" o:title=""/>
                                    </v:shape>
                                    <o:OLEObject Type="Embed" ProgID="Equation.DSMT4" ShapeID="_x0000_i1031" DrawAspect="Content" ObjectID="_1689670469" r:id="rId2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là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gián đoạn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0" w:dyaOrig="360" w14:anchorId="77D30BE2">
                                    <v:shape id="_x0000_i1032" type="#_x0000_t75" style="width:13.6pt;height:18.35pt" o:ole="">
                                      <v:imagedata r:id="rId22" o:title=""/>
                                    </v:shape>
                                    <o:OLEObject Type="Embed" ProgID="Equation.DSMT4" ShapeID="_x0000_i1032" DrawAspect="Content" ObjectID="_1689670470" r:id="rId2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2"/>
                                    <w:sz w:val="24"/>
                                    <w:szCs w:val="24"/>
                                  </w:rPr>
                                  <w:object w:dxaOrig="265" w:dyaOrig="357" w14:anchorId="767BD296">
                                    <v:shape id="_x0000_i1033" type="#_x0000_t75" style="width:13.6pt;height:17.65pt" o:ole="">
                                      <v:imagedata r:id="rId24" o:title=""/>
                                    </v:shape>
                                    <o:OLEObject Type="Embed" ProgID="Equation.DSMT4" ShapeID="_x0000_i1033" DrawAspect="Content" ObjectID="_1689670471" r:id="rId2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được gọi là điểm gián đoạn của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76" w:dyaOrig="403" w14:anchorId="074ABD81">
                                    <v:shape id="_x0000_i1034" type="#_x0000_t75" style="width:28.55pt;height:20.4pt" o:ole="">
                                      <v:imagedata r:id="rId26" o:title=""/>
                                    </v:shape>
                                    <o:OLEObject Type="Embed" ProgID="Equation.DSMT4" ShapeID="_x0000_i1034" DrawAspect="Content" ObjectID="_1689670472" r:id="rId2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  </w:t>
                                </w:r>
                              </w:p>
                              <w:p w14:paraId="7178319F" w14:textId="77777777" w:rsidR="00D50533" w:rsidRPr="00A50243" w:rsidRDefault="00D50533" w:rsidP="00A50243">
                                <w:pPr>
                                  <w:numPr>
                                    <w:ilvl w:val="0"/>
                                    <w:numId w:val="1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Theo định nghĩa trên, hàm số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5954BED3">
                                    <v:shape id="_x0000_i1035" type="#_x0000_t75" style="width:28.55pt;height:20.4pt" o:ole="">
                                      <v:imagedata r:id="rId28" o:title=""/>
                                    </v:shape>
                                    <o:OLEObject Type="Embed" ProgID="Equation.DSMT4" ShapeID="_x0000_i1035" DrawAspect="Content" ObjectID="_1689670473" r:id="rId2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23299100">
                                    <v:shape id="_x0000_i1036" type="#_x0000_t75" style="width:28.55pt;height:20.4pt" o:ole="">
                                      <v:imagedata r:id="rId30" o:title=""/>
                                    </v:shape>
                                    <o:OLEObject Type="Embed" ProgID="Equation.DSMT4" ShapeID="_x0000_i1036" DrawAspect="Content" ObjectID="_1689670474" r:id="rId3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là liên tục tại điểm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4"/>
                                    <w:sz w:val="24"/>
                                    <w:szCs w:val="24"/>
                                  </w:rPr>
                                  <w:object w:dxaOrig="1020" w:dyaOrig="400" w14:anchorId="0CAC7981">
                                    <v:shape id="_x0000_i1037" type="#_x0000_t75" style="width:50.95pt;height:20.4pt" o:ole="">
                                      <v:imagedata r:id="rId32" o:title=""/>
                                    </v:shape>
                                    <o:OLEObject Type="Embed" ProgID="Equation.DSMT4" ShapeID="_x0000_i1037" DrawAspect="Content" ObjectID="_1689670475" r:id="rId3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nếu và chỉ nếu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FBE0ECC">
                                    <v:shape id="_x0000_i1038" type="#_x0000_t75" style="width:48.9pt;height:24.45pt" o:ole="">
                                      <v:imagedata r:id="rId34" o:title=""/>
                                    </v:shape>
                                    <o:OLEObject Type="Embed" ProgID="Equation.DSMT4" ShapeID="_x0000_i1038" DrawAspect="Content" ObjectID="_1689670476" r:id="rId3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94A8625">
                                    <v:shape id="_x0000_i1039" type="#_x0000_t75" style="width:48.9pt;height:24.45pt" o:ole="">
                                      <v:imagedata r:id="rId36" o:title=""/>
                                    </v:shape>
                                    <o:OLEObject Type="Embed" ProgID="Equation.DSMT4" ShapeID="_x0000_i1039" DrawAspect="Content" ObjectID="_1689670477" r:id="rId37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tồn tại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4B0911B5">
                                    <v:shape id="_x0000_i1040" type="#_x0000_t75" style="width:48.9pt;height:24.45pt" o:ole="">
                                      <v:imagedata r:id="rId38" o:title=""/>
                                    </v:shape>
                                    <o:OLEObject Type="Embed" ProgID="Equation.DSMT4" ShapeID="_x0000_i1040" DrawAspect="Content" ObjectID="_1689670478" r:id="rId3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>=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24"/>
                                    <w:sz w:val="24"/>
                                    <w:szCs w:val="24"/>
                                  </w:rPr>
                                  <w:object w:dxaOrig="980" w:dyaOrig="499" w14:anchorId="35F9258B">
                                    <v:shape id="_x0000_i1041" type="#_x0000_t75" style="width:48.9pt;height:24.45pt" o:ole="">
                                      <v:imagedata r:id="rId40" o:title=""/>
                                    </v:shape>
                                    <o:OLEObject Type="Embed" ProgID="Equation.DSMT4" ShapeID="_x0000_i1041" DrawAspect="Content" ObjectID="_1689670479" r:id="rId4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>=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660" w:dyaOrig="400" w14:anchorId="322228B4">
                                    <v:shape id="_x0000_i1042" type="#_x0000_t75" style="width:33.3pt;height:20.4pt" o:ole="">
                                      <v:imagedata r:id="rId42" o:title=""/>
                                    </v:shape>
                                    <o:OLEObject Type="Embed" ProgID="Equation.DSMT4" ShapeID="_x0000_i1042" DrawAspect="Content" ObjectID="_1689670480" r:id="rId43"/>
                                  </w:object>
                                </w:r>
                              </w:p>
                              <w:p w14:paraId="7FD961A7" w14:textId="75603712" w:rsidR="00D50533" w:rsidRPr="002C6A0F" w:rsidRDefault="00D50533" w:rsidP="002C6A0F">
                                <w:pPr>
                                  <w:spacing w:before="60" w:after="60" w:line="240" w:lineRule="auto"/>
                                  <w:ind w:left="72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1842E4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D50533" w:rsidRPr="00A942B2" w:rsidRDefault="00D50533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553457"/>
                              <a:chOff x="-22234" y="-704"/>
                              <a:chExt cx="1199213" cy="553457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55345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208.5pt;mso-position-horizontal-relative:char;mso-position-vertical-relative:line" coordorigin="21276,20940" coordsize="64366,49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">
                <v:group id="Group 50" o:spid="_x0000_s1075" style="position:absolute;left:21276;top:20940;width:64366;height:49633" coordorigin="-222,-7" coordsize="64823,49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598;height:49625;visibility:visible;mso-wrap-style:square;v-text-anchor:middle" coordsize="6459858,49625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" adj="-11796480,,5400" path="m46995,l6246270,v117961,,213588,95627,213588,213588l6459858,4915554v,25955,-21040,46995,-46995,46995l213588,4962549c95627,4962549,,4866922,,4748961l,46995c,21040,21040,,46995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6995,0;6246270,0;6459858,213588;6459858,4915554;6412863,4962549;213588,4962549;0,4748961;0,46995;46995,0" o:connectangles="0,0,0,0,0,0,0,0,0" textboxrect="0,0,6459858,4962549"/>
                    <v:textbox inset="2.53958mm,1.2694mm,2.53958mm,1.2694mm">
                      <w:txbxContent>
                        <w:p w14:paraId="736D7D6E" w14:textId="77777777" w:rsidR="00D50533" w:rsidRPr="00A50243" w:rsidRDefault="00D50533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2B5FEACB" w14:textId="3C5622EE" w:rsidR="00D50533" w:rsidRPr="00A50243" w:rsidRDefault="00D50533" w:rsidP="00A50243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A50243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 w:val="24"/>
                              <w:szCs w:val="24"/>
                            </w:rPr>
                            <w:t>  </w:t>
                          </w: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  <w:r w:rsidRPr="00A50243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.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Hàm số liên tục tại một điểm</w:t>
                          </w:r>
                        </w:p>
                        <w:p w14:paraId="6A913959" w14:textId="77777777" w:rsidR="00D4412A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Giả sử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240" w:dyaOrig="320" w14:anchorId="1D308D29">
                              <v:shape id="_x0000_i1025" type="#_x0000_t75" style="width:12.25pt;height:16.3pt" o:ole="">
                                <v:imagedata r:id="rId8" o:title=""/>
                              </v:shape>
                              <o:OLEObject Type="Embed" ProgID="Equation.DSMT4" ShapeID="_x0000_i1025" DrawAspect="Content" ObjectID="_1689670463" r:id="rId44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6AA4218D">
                              <v:shape id="_x0000_i1026" type="#_x0000_t75" style="width:28.55pt;height:20.4pt" o:ole="">
                                <v:imagedata r:id="rId10" o:title=""/>
                              </v:shape>
                              <o:OLEObject Type="Embed" ProgID="Equation.DSMT4" ShapeID="_x0000_i1026" DrawAspect="Content" ObjectID="_1689670464" r:id="rId4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4"/>
                              <w:sz w:val="24"/>
                              <w:szCs w:val="24"/>
                            </w:rPr>
                            <w:object w:dxaOrig="1020" w:dyaOrig="400" w14:anchorId="35A81F40">
                              <v:shape id="_x0000_i1027" type="#_x0000_t75" style="width:50.95pt;height:20.4pt" o:ole="">
                                <v:imagedata r:id="rId12" o:title=""/>
                              </v:shape>
                              <o:OLEObject Type="Embed" ProgID="Equation.DSMT4" ShapeID="_x0000_i1027" DrawAspect="Content" ObjectID="_1689670465" r:id="rId4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. </w:t>
                          </w:r>
                        </w:p>
                        <w:p w14:paraId="638047BF" w14:textId="10891A71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240" w:dyaOrig="320" w14:anchorId="0DC3ABDA">
                              <v:shape id="_x0000_i1028" type="#_x0000_t75" style="width:12.25pt;height:16.3pt" o:ole="">
                                <v:imagedata r:id="rId14" o:title=""/>
                              </v:shape>
                              <o:OLEObject Type="Embed" ProgID="Equation.DSMT4" ShapeID="_x0000_i1028" DrawAspect="Content" ObjectID="_1689670466" r:id="rId4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là liên tục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26A47641">
                              <v:shape id="_x0000_i1029" type="#_x0000_t75" style="width:13.6pt;height:18.35pt" o:ole="">
                                <v:imagedata r:id="rId16" o:title=""/>
                              </v:shape>
                              <o:OLEObject Type="Embed" ProgID="Equation.DSMT4" ShapeID="_x0000_i1029" DrawAspect="Content" ObjectID="_1689670467" r:id="rId4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nếu: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22"/>
                              <w:sz w:val="24"/>
                              <w:szCs w:val="24"/>
                            </w:rPr>
                            <w:object w:dxaOrig="1800" w:dyaOrig="480" w14:anchorId="0E596DF6">
                              <v:shape id="_x0000_i1030" type="#_x0000_t75" style="width:90.35pt;height:23.75pt" o:ole="">
                                <v:imagedata r:id="rId18" o:title=""/>
                              </v:shape>
                              <o:OLEObject Type="Embed" ProgID="Equation.DSMT4" ShapeID="_x0000_i1030" DrawAspect="Content" ObjectID="_1689670468" r:id="rId49"/>
                            </w:object>
                          </w:r>
                        </w:p>
                        <w:p w14:paraId="4B4D59BB" w14:textId="77777777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không liên tục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17DC41BF">
                              <v:shape id="_x0000_i1031" type="#_x0000_t75" style="width:13.6pt;height:18.35pt" o:ole="">
                                <v:imagedata r:id="rId20" o:title=""/>
                              </v:shape>
                              <o:OLEObject Type="Embed" ProgID="Equation.DSMT4" ShapeID="_x0000_i1031" DrawAspect="Content" ObjectID="_1689670469" r:id="rId50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là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gián đoạn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tại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0" w:dyaOrig="360" w14:anchorId="77D30BE2">
                              <v:shape id="_x0000_i1032" type="#_x0000_t75" style="width:13.6pt;height:18.35pt" o:ole="">
                                <v:imagedata r:id="rId22" o:title=""/>
                              </v:shape>
                              <o:OLEObject Type="Embed" ProgID="Equation.DSMT4" ShapeID="_x0000_i1032" DrawAspect="Content" ObjectID="_1689670470" r:id="rId51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điểm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2"/>
                              <w:sz w:val="24"/>
                              <w:szCs w:val="24"/>
                            </w:rPr>
                            <w:object w:dxaOrig="265" w:dyaOrig="357" w14:anchorId="767BD296">
                              <v:shape id="_x0000_i1033" type="#_x0000_t75" style="width:13.6pt;height:17.65pt" o:ole="">
                                <v:imagedata r:id="rId24" o:title=""/>
                              </v:shape>
                              <o:OLEObject Type="Embed" ProgID="Equation.DSMT4" ShapeID="_x0000_i1033" DrawAspect="Content" ObjectID="_1689670471" r:id="rId52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được gọi là điểm gián đoạn của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76" w:dyaOrig="403" w14:anchorId="074ABD81">
                              <v:shape id="_x0000_i1034" type="#_x0000_t75" style="width:28.55pt;height:20.4pt" o:ole="">
                                <v:imagedata r:id="rId26" o:title=""/>
                              </v:shape>
                              <o:OLEObject Type="Embed" ProgID="Equation.DSMT4" ShapeID="_x0000_i1034" DrawAspect="Content" ObjectID="_1689670472" r:id="rId53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  </w:t>
                          </w:r>
                        </w:p>
                        <w:p w14:paraId="7178319F" w14:textId="77777777" w:rsidR="00D50533" w:rsidRPr="00A50243" w:rsidRDefault="00D50533" w:rsidP="00A50243">
                          <w:pPr>
                            <w:numPr>
                              <w:ilvl w:val="0"/>
                              <w:numId w:val="1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Theo định nghĩa trên, hàm số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5954BED3">
                              <v:shape id="_x0000_i1035" type="#_x0000_t75" style="width:28.55pt;height:20.4pt" o:ole="">
                                <v:imagedata r:id="rId28" o:title=""/>
                              </v:shape>
                              <o:OLEObject Type="Embed" ProgID="Equation.DSMT4" ShapeID="_x0000_i1035" DrawAspect="Content" ObjectID="_1689670473" r:id="rId54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23299100">
                              <v:shape id="_x0000_i1036" type="#_x0000_t75" style="width:28.55pt;height:20.4pt" o:ole="">
                                <v:imagedata r:id="rId30" o:title=""/>
                              </v:shape>
                              <o:OLEObject Type="Embed" ProgID="Equation.DSMT4" ShapeID="_x0000_i1036" DrawAspect="Content" ObjectID="_1689670474" r:id="rId5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là liên tục tại điểm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4"/>
                              <w:sz w:val="24"/>
                              <w:szCs w:val="24"/>
                            </w:rPr>
                            <w:object w:dxaOrig="1020" w:dyaOrig="400" w14:anchorId="0CAC7981">
                              <v:shape id="_x0000_i1037" type="#_x0000_t75" style="width:50.95pt;height:20.4pt" o:ole="">
                                <v:imagedata r:id="rId32" o:title=""/>
                              </v:shape>
                              <o:OLEObject Type="Embed" ProgID="Equation.DSMT4" ShapeID="_x0000_i1037" DrawAspect="Content" ObjectID="_1689670475" r:id="rId5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nếu và chỉ nếu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FBE0ECC">
                              <v:shape id="_x0000_i1038" type="#_x0000_t75" style="width:48.9pt;height:24.45pt" o:ole="">
                                <v:imagedata r:id="rId34" o:title=""/>
                              </v:shape>
                              <o:OLEObject Type="Embed" ProgID="Equation.DSMT4" ShapeID="_x0000_i1038" DrawAspect="Content" ObjectID="_1689670476" r:id="rId5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94A8625">
                              <v:shape id="_x0000_i1039" type="#_x0000_t75" style="width:48.9pt;height:24.45pt" o:ole="">
                                <v:imagedata r:id="rId36" o:title=""/>
                              </v:shape>
                              <o:OLEObject Type="Embed" ProgID="Equation.DSMT4" ShapeID="_x0000_i1039" DrawAspect="Content" ObjectID="_1689670477" r:id="rId5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tồn tại và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4B0911B5">
                              <v:shape id="_x0000_i1040" type="#_x0000_t75" style="width:48.9pt;height:24.45pt" o:ole="">
                                <v:imagedata r:id="rId38" o:title=""/>
                              </v:shape>
                              <o:OLEObject Type="Embed" ProgID="Equation.DSMT4" ShapeID="_x0000_i1040" DrawAspect="Content" ObjectID="_1689670478" r:id="rId59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>=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24"/>
                              <w:sz w:val="24"/>
                              <w:szCs w:val="24"/>
                            </w:rPr>
                            <w:object w:dxaOrig="980" w:dyaOrig="499" w14:anchorId="35F9258B">
                              <v:shape id="_x0000_i1041" type="#_x0000_t75" style="width:48.9pt;height:24.45pt" o:ole="">
                                <v:imagedata r:id="rId40" o:title=""/>
                              </v:shape>
                              <o:OLEObject Type="Embed" ProgID="Equation.DSMT4" ShapeID="_x0000_i1041" DrawAspect="Content" ObjectID="_1689670479" r:id="rId60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>=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660" w:dyaOrig="400" w14:anchorId="322228B4">
                              <v:shape id="_x0000_i1042" type="#_x0000_t75" style="width:33.3pt;height:20.4pt" o:ole="">
                                <v:imagedata r:id="rId42" o:title=""/>
                              </v:shape>
                              <o:OLEObject Type="Embed" ProgID="Equation.DSMT4" ShapeID="_x0000_i1042" DrawAspect="Content" ObjectID="_1689670480" r:id="rId61"/>
                            </w:object>
                          </w:r>
                        </w:p>
                        <w:p w14:paraId="7FD961A7" w14:textId="75603712" w:rsidR="00D50533" w:rsidRPr="002C6A0F" w:rsidRDefault="00D50533" w:rsidP="002C6A0F">
                          <w:pPr>
                            <w:spacing w:before="60" w:after="60" w:line="240" w:lineRule="auto"/>
                            <w:ind w:left="72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</w:p>
                        <w:p w14:paraId="51842E4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D50533" w:rsidRPr="00A942B2" w:rsidRDefault="00D50533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5534" coordorigin="-222,-7" coordsize="11992,5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5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8F1B47B" w14:textId="12132E18" w:rsidR="00F866E4" w:rsidRPr="00E80FF9" w:rsidRDefault="00644664" w:rsidP="0064466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4DC0CFD" wp14:editId="735ED040">
                <wp:extent cx="6436622" cy="3829050"/>
                <wp:effectExtent l="0" t="0" r="21590" b="19050"/>
                <wp:docPr id="977" name="Group 9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2" cy="3829050"/>
                          <a:chOff x="2127684" y="2094075"/>
                          <a:chExt cx="6436622" cy="8605929"/>
                        </a:xfrm>
                      </wpg:grpSpPr>
                      <wpg:grpSp>
                        <wpg:cNvPr id="978" name="Group 978"/>
                        <wpg:cNvGrpSpPr/>
                        <wpg:grpSpPr>
                          <a:xfrm>
                            <a:off x="2127684" y="2094075"/>
                            <a:ext cx="6436622" cy="8605929"/>
                            <a:chOff x="-22234" y="-704"/>
                            <a:chExt cx="6482335" cy="8605929"/>
                          </a:xfrm>
                        </wpg:grpSpPr>
                        <wps:wsp>
                          <wps:cNvPr id="979" name="Rectangle 979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3F82C30" w14:textId="77777777" w:rsidR="00D50533" w:rsidRDefault="00D50533" w:rsidP="0064466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0" name="Rectangle: Diagonal Corners Rounded 52"/>
                          <wps:cNvSpPr/>
                          <wps:spPr>
                            <a:xfrm>
                              <a:off x="-20" y="4"/>
                              <a:ext cx="6460121" cy="8605221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12921451" w14:textId="77777777" w:rsidR="00D50533" w:rsidRDefault="00D50533" w:rsidP="00A50243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1ADA32F" w14:textId="43508908" w:rsidR="00D50533" w:rsidRPr="00A50243" w:rsidRDefault="00D50533" w:rsidP="00A50243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  <w:r w:rsidRPr="00A50243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.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>Hàm số liên tục trên một khoảng, trên một đoạn</w:t>
                                </w:r>
                              </w:p>
                              <w:p w14:paraId="1E4C3CEB" w14:textId="660E66A6" w:rsidR="00D50533" w:rsidRPr="00A50243" w:rsidRDefault="00654FB6" w:rsidP="00215B50">
                                <w:pPr>
                                  <w:spacing w:after="0" w:line="240" w:lineRule="auto"/>
                                  <w:ind w:left="426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215B5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10A1E414">
                                    <v:shape id="_x0000_i1043" type="#_x0000_t75" style="width:28.55pt;height:20.4pt" o:ole="">
                                      <v:imagedata r:id="rId62" o:title=""/>
                                    </v:shape>
                                    <o:OLEObject Type="Embed" ProgID="Equation.DSMT4" ShapeID="_x0000_i1043" DrawAspect="Content" ObjectID="_1689670481" r:id="rId63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khoảng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2DB78971">
                                    <v:shape id="_x0000_i1044" type="#_x0000_t75" style="width:28.55pt;height:20.4pt" o:ole="">
                                      <v:imagedata r:id="rId64" o:title=""/>
                                    </v:shape>
                                    <o:OLEObject Type="Embed" ProgID="Equation.DSMT4" ShapeID="_x0000_i1044" DrawAspect="Content" ObjectID="_1689670482" r:id="rId65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>được gọi là liên tục trên khoảng đó, nếu nó liên tục tại mọi điểm của khoảng đó.</w:t>
                                </w:r>
                              </w:p>
                              <w:p w14:paraId="6DC9B39F" w14:textId="6F5515B9" w:rsidR="00D50533" w:rsidRPr="00A50243" w:rsidRDefault="00654FB6" w:rsidP="00215B50">
                                <w:pPr>
                                  <w:spacing w:after="0" w:line="240" w:lineRule="auto"/>
                                  <w:ind w:left="426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215B5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B2"/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color w:val="C0000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Hàm số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75207409">
                                    <v:shape id="_x0000_i1045" type="#_x0000_t75" style="width:28.55pt;height:20.4pt" o:ole="">
                                      <v:imagedata r:id="rId62" o:title=""/>
                                    </v:shape>
                                    <o:OLEObject Type="Embed" ProgID="Equation.DSMT4" ShapeID="_x0000_i1045" DrawAspect="Content" ObjectID="_1689670483" r:id="rId66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xác định trên đoạn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60" w:dyaOrig="400" w14:anchorId="7910821D">
                                    <v:shape id="_x0000_i1046" type="#_x0000_t75" style="width:28.55pt;height:20.4pt" o:ole="">
                                      <v:imagedata r:id="rId67" o:title=""/>
                                    </v:shape>
                                    <o:OLEObject Type="Embed" ProgID="Equation.DSMT4" ShapeID="_x0000_i1046" DrawAspect="Content" ObjectID="_1689670484" r:id="rId68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được gọi là liên tục trên đoạn đó, nếu nó liên tục trên khoảng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position w:val="-14"/>
                                    <w:sz w:val="24"/>
                                    <w:szCs w:val="24"/>
                                  </w:rPr>
                                  <w:object w:dxaOrig="580" w:dyaOrig="400" w14:anchorId="095C94B0">
                                    <v:shape id="_x0000_i1047" type="#_x0000_t75" style="width:28.55pt;height:20.4pt" o:ole="">
                                      <v:imagedata r:id="rId64" o:title=""/>
                                    </v:shape>
                                    <o:OLEObject Type="Embed" ProgID="Equation.DSMT4" ShapeID="_x0000_i1047" DrawAspect="Content" ObjectID="_1689670485" r:id="rId69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20"/>
                                    <w:sz w:val="24"/>
                                    <w:szCs w:val="24"/>
                                  </w:rPr>
                                  <w:object w:dxaOrig="1740" w:dyaOrig="460" w14:anchorId="3FC0EB0B">
                                    <v:shape id="_x0000_i1048" type="#_x0000_t75" style="width:86.95pt;height:23.1pt" o:ole="">
                                      <v:imagedata r:id="rId70" o:title=""/>
                                    </v:shape>
                                    <o:OLEObject Type="Embed" ProgID="Equation.DSMT4" ShapeID="_x0000_i1048" DrawAspect="Content" ObjectID="_1689670486" r:id="rId71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20"/>
                                    <w:sz w:val="24"/>
                                    <w:szCs w:val="24"/>
                                  </w:rPr>
                                  <w:object w:dxaOrig="1719" w:dyaOrig="460" w14:anchorId="6705ED4B">
                                    <v:shape id="_x0000_i1049" type="#_x0000_t75" style="width:85.6pt;height:23.1pt" o:ole="">
                                      <v:imagedata r:id="rId72" o:title=""/>
                                    </v:shape>
                                    <o:OLEObject Type="Embed" ProgID="Equation.DSMT4" ShapeID="_x0000_i1049" DrawAspect="Content" ObjectID="_1689670487" r:id="rId73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 (liên tục bên phải tại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6"/>
                                    <w:sz w:val="24"/>
                                    <w:szCs w:val="24"/>
                                  </w:rPr>
                                  <w:object w:dxaOrig="200" w:dyaOrig="220" w14:anchorId="696D5074">
                                    <v:shape id="_x0000_i1050" type="#_x0000_t75" style="width:9.5pt;height:11.55pt" o:ole="">
                                      <v:imagedata r:id="rId74" o:title=""/>
                                    </v:shape>
                                    <o:OLEObject Type="Embed" ProgID="Equation.DSMT4" ShapeID="_x0000_i1050" DrawAspect="Content" ObjectID="_1689670488" r:id="rId75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bên trái tại </w: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position w:val="-6"/>
                                    <w:sz w:val="24"/>
                                    <w:szCs w:val="24"/>
                                  </w:rPr>
                                  <w:object w:dxaOrig="200" w:dyaOrig="279" w14:anchorId="21B455CC">
                                    <v:shape id="_x0000_i1051" type="#_x0000_t75" style="width:9.5pt;height:13.6pt" o:ole="">
                                      <v:imagedata r:id="rId76" o:title=""/>
                                    </v:shape>
                                    <o:OLEObject Type="Embed" ProgID="Equation.DSMT4" ShapeID="_x0000_i1051" DrawAspect="Content" ObjectID="_1689670489" r:id="rId77"/>
                                  </w:object>
                                </w:r>
                                <w:r w:rsidR="00D50533"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  <w:p w14:paraId="6DFCDA10" w14:textId="77777777" w:rsidR="00D50533" w:rsidRPr="00A50243" w:rsidRDefault="00D50533" w:rsidP="00A50243">
                                <w:pPr>
                                  <w:spacing w:line="240" w:lineRule="auto"/>
                                  <w:ind w:firstLine="142"/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sz w:val="24"/>
                                    <w:szCs w:val="24"/>
                                  </w:rPr>
                                  <w:sym w:font="Wingdings" w:char="F040"/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sz w:val="24"/>
                                    <w:szCs w:val="24"/>
                                  </w:rPr>
                                  <w:t xml:space="preserve"> Chú ý: </w:t>
                                </w:r>
                              </w:p>
                              <w:p w14:paraId="18468908" w14:textId="77777777" w:rsidR="00D50533" w:rsidRPr="00A50243" w:rsidRDefault="00D50533" w:rsidP="00A50243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spacing w:line="240" w:lineRule="auto"/>
                                  <w:ind w:left="709"/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  <w:t>Đồ thị của một hàm số liên tục trên một khoảng là một “đường liền” trên khoảng đó.</w:t>
                                </w:r>
                              </w:p>
                              <w:p w14:paraId="6503BD10" w14:textId="77777777" w:rsidR="00D50533" w:rsidRPr="00A50243" w:rsidRDefault="00D50533" w:rsidP="00A50243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spacing w:line="240" w:lineRule="auto"/>
                                  <w:ind w:left="709"/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</w:rPr>
                                  <w:t>Tính liên tục của một hàm số:</w:t>
                                </w:r>
                              </w:p>
                              <w:p w14:paraId="5B7901C0" w14:textId="77777777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Tổng, hiệu, tích, thương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của hai hàm số liên tục tại một điểm là những hàm số liên tục tại điểm đó (giá trị của mẫu tại điểm đó phải khác 0)</w:t>
                                </w:r>
                              </w:p>
                              <w:p w14:paraId="4C451504" w14:textId="77777777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Hàm đa thức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và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hàm phân thức hữu tỉ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 liên tục trên tập xác định của chúng.</w:t>
                                </w:r>
                              </w:p>
                              <w:p w14:paraId="42BB3DD5" w14:textId="184E5C4E" w:rsidR="00D50533" w:rsidRPr="00A50243" w:rsidRDefault="00D50533" w:rsidP="0020133B">
                                <w:pPr>
                                  <w:numPr>
                                    <w:ilvl w:val="0"/>
                                    <w:numId w:val="2"/>
                                  </w:numPr>
                                  <w:spacing w:after="0" w:line="276" w:lineRule="auto"/>
                                  <w:ind w:left="851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Các hàm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position w:val="-10"/>
                                    <w:sz w:val="24"/>
                                    <w:szCs w:val="24"/>
                                  </w:rPr>
                                  <w:object w:dxaOrig="900" w:dyaOrig="320" w14:anchorId="243FE049">
                                    <v:shape id="_x0000_i1052" type="#_x0000_t75" style="width:44.85pt;height:16.3pt" o:ole="">
                                      <v:imagedata r:id="rId78" o:title=""/>
                                    </v:shape>
                                    <o:OLEObject Type="Embed" ProgID="Equation.DSMT4" ShapeID="_x0000_i1052" DrawAspect="Content" ObjectID="_1689670490" r:id="rId79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bCs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20" w:dyaOrig="260" w14:anchorId="418C0412">
                                    <v:shape id="_x0000_i1053" type="#_x0000_t75" style="width:45.5pt;height:13.6pt" o:ole="">
                                      <v:imagedata r:id="rId80" o:title=""/>
                                    </v:shape>
                                    <o:OLEObject Type="Embed" ProgID="Equation.DSMT4" ShapeID="_x0000_i1053" DrawAspect="Content" ObjectID="_1689670491" r:id="rId81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20" w:dyaOrig="300" w14:anchorId="3384FF2E">
                                    <v:shape id="_x0000_i1054" type="#_x0000_t75" style="width:45.5pt;height:14.95pt" o:ole="">
                                      <v:imagedata r:id="rId82" o:title=""/>
                                    </v:shape>
                                    <o:OLEObject Type="Embed" ProgID="Equation.DSMT4" ShapeID="_x0000_i1054" DrawAspect="Content" ObjectID="_1689670492" r:id="rId83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position w:val="-10"/>
                                    <w:sz w:val="24"/>
                                    <w:szCs w:val="24"/>
                                  </w:rPr>
                                  <w:object w:dxaOrig="900" w:dyaOrig="300" w14:anchorId="103E5CFC">
                                    <v:shape id="_x0000_i1055" type="#_x0000_t75" style="width:44.85pt;height:14.95pt" o:ole="">
                                      <v:imagedata r:id="rId84" o:title=""/>
                                    </v:shape>
                                    <o:OLEObject Type="Embed" ProgID="Equation.DSMT4" ShapeID="_x0000_i1055" DrawAspect="Content" ObjectID="_1689670493" r:id="rId85"/>
                                  </w:object>
                                </w:r>
                                <w:r w:rsidRPr="00A50243"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  <w:t xml:space="preserve"> liên tục trên tập xác định của chúng</w:t>
                                </w:r>
                              </w:p>
                              <w:p w14:paraId="40E03806" w14:textId="77777777" w:rsidR="00D50533" w:rsidRPr="00644664" w:rsidRDefault="00D50533" w:rsidP="00A50243">
                                <w:pPr>
                                  <w:spacing w:before="60" w:after="60" w:line="240" w:lineRule="auto"/>
                                  <w:ind w:left="36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644664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4D207FB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889252A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0639534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75F904F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82FE4D0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69FE08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D435AFC" w14:textId="77777777" w:rsidR="00D50533" w:rsidRPr="00A942B2" w:rsidRDefault="00D50533" w:rsidP="00A50243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1" name="Group 981"/>
                          <wpg:cNvGrpSpPr/>
                          <wpg:grpSpPr>
                            <a:xfrm>
                              <a:off x="-22234" y="-704"/>
                              <a:ext cx="1199213" cy="714138"/>
                              <a:chOff x="-22234" y="-704"/>
                              <a:chExt cx="1199213" cy="714138"/>
                            </a:xfrm>
                          </wpg:grpSpPr>
                          <wps:wsp>
                            <wps:cNvPr id="982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D8A07D0" w14:textId="77777777" w:rsidR="00D50533" w:rsidRDefault="00D50533" w:rsidP="00644664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83" name="Rectangle 983"/>
                            <wps:cNvSpPr/>
                            <wps:spPr>
                              <a:xfrm>
                                <a:off x="-22234" y="-704"/>
                                <a:ext cx="1128717" cy="7141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3152017" w14:textId="418481A6" w:rsidR="00D50533" w:rsidRDefault="00D50533" w:rsidP="00644664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DC0CFD" id="Group 977" o:spid="_x0000_s1081" style="width:506.8pt;height:301.5pt;mso-position-horizontal-relative:char;mso-position-vertical-relative:line" coordorigin="21276,20940" coordsize="64366,86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">
                <v:group id="Group 978" o:spid="_x0000_s1082" style="position:absolute;left:21276;top:20940;width:64367;height:86060" coordorigin="-222,-7" coordsize="64823,86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wU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">
                  <v:rect id="Rectangle 979" o:spid="_x0000_s1083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23F82C30" w14:textId="77777777" w:rsidR="00D50533" w:rsidRDefault="00D50533" w:rsidP="0064466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84" style="position:absolute;width:64601;height:86052;visibility:visible;mso-wrap-style:square;v-text-anchor:middle" coordsize="6460121,86052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" adj="-11796480,,5400" path="m61177,l6182077,v153559,,278044,124485,278044,278044l6460121,8544044v,33787,-27390,61177,-61177,61177l278044,8605221c124485,8605221,,8480736,,8327177l,61177c,27390,27390,,61177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61177,0;6182077,0;6460121,278044;6460121,8544044;6398944,8605221;278044,8605221;0,8327177;0,61177;61177,0" o:connectangles="0,0,0,0,0,0,0,0,0" textboxrect="0,0,6460121,8605221"/>
                    <v:textbox inset="2.53958mm,1.2694mm,2.53958mm,1.2694mm">
                      <w:txbxContent>
                        <w:p w14:paraId="12921451" w14:textId="77777777" w:rsidR="00D50533" w:rsidRDefault="00D50533" w:rsidP="00A50243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21ADA32F" w14:textId="43508908" w:rsidR="00D50533" w:rsidRPr="00A50243" w:rsidRDefault="00D50533" w:rsidP="00A50243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  <w:r w:rsidRPr="00A50243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.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>Hàm số liên tục trên một khoảng, trên một đoạn</w:t>
                          </w:r>
                        </w:p>
                        <w:p w14:paraId="1E4C3CEB" w14:textId="660E66A6" w:rsidR="00D50533" w:rsidRPr="00A50243" w:rsidRDefault="00654FB6" w:rsidP="00215B50">
                          <w:pPr>
                            <w:spacing w:after="0" w:line="240" w:lineRule="auto"/>
                            <w:ind w:left="426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215B5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="00D50533"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10A1E414">
                              <v:shape id="_x0000_i1043" type="#_x0000_t75" style="width:28.55pt;height:20.4pt" o:ole="">
                                <v:imagedata r:id="rId62" o:title=""/>
                              </v:shape>
                              <o:OLEObject Type="Embed" ProgID="Equation.DSMT4" ShapeID="_x0000_i1043" DrawAspect="Content" ObjectID="_1689670481" r:id="rId86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khoảng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2DB78971">
                              <v:shape id="_x0000_i1044" type="#_x0000_t75" style="width:28.55pt;height:20.4pt" o:ole="">
                                <v:imagedata r:id="rId64" o:title=""/>
                              </v:shape>
                              <o:OLEObject Type="Embed" ProgID="Equation.DSMT4" ShapeID="_x0000_i1044" DrawAspect="Content" ObjectID="_1689670482" r:id="rId87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>được gọi là liên tục trên khoảng đó, nếu nó liên tục tại mọi điểm của khoảng đó.</w:t>
                          </w:r>
                        </w:p>
                        <w:p w14:paraId="6DC9B39F" w14:textId="6F5515B9" w:rsidR="00D50533" w:rsidRPr="00A50243" w:rsidRDefault="00654FB6" w:rsidP="00215B50">
                          <w:pPr>
                            <w:spacing w:after="0" w:line="240" w:lineRule="auto"/>
                            <w:ind w:left="426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215B5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sym w:font="Wingdings" w:char="F0B2"/>
                          </w:r>
                          <w:r w:rsidR="00D50533" w:rsidRPr="00A50243">
                            <w:rPr>
                              <w:rFonts w:ascii="Chu Van An" w:hAnsi="Chu Van An" w:cs="Chu Van An"/>
                              <w:color w:val="C00000"/>
                              <w:sz w:val="24"/>
                              <w:szCs w:val="24"/>
                            </w:rPr>
                            <w:t xml:space="preserve">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Hàm số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75207409">
                              <v:shape id="_x0000_i1045" type="#_x0000_t75" style="width:28.55pt;height:20.4pt" o:ole="">
                                <v:imagedata r:id="rId62" o:title=""/>
                              </v:shape>
                              <o:OLEObject Type="Embed" ProgID="Equation.DSMT4" ShapeID="_x0000_i1045" DrawAspect="Content" ObjectID="_1689670483" r:id="rId88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xác định trên đoạn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60" w:dyaOrig="400" w14:anchorId="7910821D">
                              <v:shape id="_x0000_i1046" type="#_x0000_t75" style="width:28.55pt;height:20.4pt" o:ole="">
                                <v:imagedata r:id="rId67" o:title=""/>
                              </v:shape>
                              <o:OLEObject Type="Embed" ProgID="Equation.DSMT4" ShapeID="_x0000_i1046" DrawAspect="Content" ObjectID="_1689670484" r:id="rId89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được gọi là liên tục trên đoạn đó, nếu nó liên tục trên khoảng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position w:val="-14"/>
                              <w:sz w:val="24"/>
                              <w:szCs w:val="24"/>
                            </w:rPr>
                            <w:object w:dxaOrig="580" w:dyaOrig="400" w14:anchorId="095C94B0">
                              <v:shape id="_x0000_i1047" type="#_x0000_t75" style="width:28.55pt;height:20.4pt" o:ole="">
                                <v:imagedata r:id="rId64" o:title=""/>
                              </v:shape>
                              <o:OLEObject Type="Embed" ProgID="Equation.DSMT4" ShapeID="_x0000_i1047" DrawAspect="Content" ObjectID="_1689670485" r:id="rId90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20"/>
                              <w:sz w:val="24"/>
                              <w:szCs w:val="24"/>
                            </w:rPr>
                            <w:object w:dxaOrig="1740" w:dyaOrig="460" w14:anchorId="3FC0EB0B">
                              <v:shape id="_x0000_i1048" type="#_x0000_t75" style="width:86.95pt;height:23.1pt" o:ole="">
                                <v:imagedata r:id="rId70" o:title=""/>
                              </v:shape>
                              <o:OLEObject Type="Embed" ProgID="Equation.DSMT4" ShapeID="_x0000_i1048" DrawAspect="Content" ObjectID="_1689670486" r:id="rId91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,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20"/>
                              <w:sz w:val="24"/>
                              <w:szCs w:val="24"/>
                            </w:rPr>
                            <w:object w:dxaOrig="1719" w:dyaOrig="460" w14:anchorId="6705ED4B">
                              <v:shape id="_x0000_i1049" type="#_x0000_t75" style="width:85.6pt;height:23.1pt" o:ole="">
                                <v:imagedata r:id="rId72" o:title=""/>
                              </v:shape>
                              <o:OLEObject Type="Embed" ProgID="Equation.DSMT4" ShapeID="_x0000_i1049" DrawAspect="Content" ObjectID="_1689670487" r:id="rId92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 (liên tục bên phải tại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6"/>
                              <w:sz w:val="24"/>
                              <w:szCs w:val="24"/>
                            </w:rPr>
                            <w:object w:dxaOrig="200" w:dyaOrig="220" w14:anchorId="696D5074">
                              <v:shape id="_x0000_i1050" type="#_x0000_t75" style="width:9.5pt;height:11.55pt" o:ole="">
                                <v:imagedata r:id="rId74" o:title=""/>
                              </v:shape>
                              <o:OLEObject Type="Embed" ProgID="Equation.DSMT4" ShapeID="_x0000_i1050" DrawAspect="Content" ObjectID="_1689670488" r:id="rId93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bên trái tại </w: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position w:val="-6"/>
                              <w:sz w:val="24"/>
                              <w:szCs w:val="24"/>
                            </w:rPr>
                            <w:object w:dxaOrig="200" w:dyaOrig="279" w14:anchorId="21B455CC">
                              <v:shape id="_x0000_i1051" type="#_x0000_t75" style="width:9.5pt;height:13.6pt" o:ole="">
                                <v:imagedata r:id="rId76" o:title=""/>
                              </v:shape>
                              <o:OLEObject Type="Embed" ProgID="Equation.DSMT4" ShapeID="_x0000_i1051" DrawAspect="Content" ObjectID="_1689670489" r:id="rId94"/>
                            </w:object>
                          </w:r>
                          <w:r w:rsidR="00D50533"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>)</w:t>
                          </w:r>
                        </w:p>
                        <w:p w14:paraId="6DFCDA10" w14:textId="77777777" w:rsidR="00D50533" w:rsidRPr="00A50243" w:rsidRDefault="00D50533" w:rsidP="00A50243">
                          <w:pPr>
                            <w:spacing w:line="240" w:lineRule="auto"/>
                            <w:ind w:firstLine="142"/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color w:val="0000CC"/>
                              <w:sz w:val="24"/>
                              <w:szCs w:val="24"/>
                            </w:rPr>
                            <w:sym w:font="Wingdings" w:char="F040"/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sz w:val="24"/>
                              <w:szCs w:val="24"/>
                            </w:rPr>
                            <w:t xml:space="preserve"> Chú ý: </w:t>
                          </w:r>
                        </w:p>
                        <w:p w14:paraId="18468908" w14:textId="77777777" w:rsidR="00D50533" w:rsidRPr="00A50243" w:rsidRDefault="00D50533" w:rsidP="00A50243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spacing w:line="240" w:lineRule="auto"/>
                            <w:ind w:left="709"/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  <w:t>Đồ thị của một hàm số liên tục trên một khoảng là một “đường liền” trên khoảng đó.</w:t>
                          </w:r>
                        </w:p>
                        <w:p w14:paraId="6503BD10" w14:textId="77777777" w:rsidR="00D50533" w:rsidRPr="00A50243" w:rsidRDefault="00D50533" w:rsidP="00A50243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spacing w:line="240" w:lineRule="auto"/>
                            <w:ind w:left="709"/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Cs w:val="24"/>
                            </w:rPr>
                            <w:t>Tính liên tục của một hàm số:</w:t>
                          </w:r>
                        </w:p>
                        <w:p w14:paraId="5B7901C0" w14:textId="77777777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Tổng, hiệu, tích, thương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của hai hàm số liên tục tại một điểm là những hàm số liên tục tại điểm đó (giá trị của mẫu tại điểm đó phải khác 0)</w:t>
                          </w:r>
                        </w:p>
                        <w:p w14:paraId="4C451504" w14:textId="77777777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Hàm đa thức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và </w:t>
                          </w:r>
                          <w:r w:rsidRPr="00A50243">
                            <w:rPr>
                              <w:rFonts w:ascii="Chu Van An" w:hAnsi="Chu Van An" w:cs="Chu Van An"/>
                              <w:b/>
                              <w:bCs/>
                              <w:sz w:val="24"/>
                              <w:szCs w:val="24"/>
                            </w:rPr>
                            <w:t>hàm phân thức hữu tỉ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 liên tục trên tập xác định của chúng.</w:t>
                          </w:r>
                        </w:p>
                        <w:p w14:paraId="42BB3DD5" w14:textId="184E5C4E" w:rsidR="00D50533" w:rsidRPr="00A50243" w:rsidRDefault="00D50533" w:rsidP="0020133B">
                          <w:pPr>
                            <w:numPr>
                              <w:ilvl w:val="0"/>
                              <w:numId w:val="2"/>
                            </w:numPr>
                            <w:spacing w:after="0" w:line="276" w:lineRule="auto"/>
                            <w:ind w:left="851" w:hanging="283"/>
                            <w:jc w:val="both"/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</w:pP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Các hàm </w: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position w:val="-10"/>
                              <w:sz w:val="24"/>
                              <w:szCs w:val="24"/>
                            </w:rPr>
                            <w:object w:dxaOrig="900" w:dyaOrig="320" w14:anchorId="243FE049">
                              <v:shape id="_x0000_i1052" type="#_x0000_t75" style="width:44.85pt;height:16.3pt" o:ole="">
                                <v:imagedata r:id="rId78" o:title=""/>
                              </v:shape>
                              <o:OLEObject Type="Embed" ProgID="Equation.DSMT4" ShapeID="_x0000_i1052" DrawAspect="Content" ObjectID="_1689670490" r:id="rId95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bCs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20" w:dyaOrig="260" w14:anchorId="418C0412">
                              <v:shape id="_x0000_i1053" type="#_x0000_t75" style="width:45.5pt;height:13.6pt" o:ole="">
                                <v:imagedata r:id="rId80" o:title=""/>
                              </v:shape>
                              <o:OLEObject Type="Embed" ProgID="Equation.DSMT4" ShapeID="_x0000_i1053" DrawAspect="Content" ObjectID="_1689670491" r:id="rId96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20" w:dyaOrig="300" w14:anchorId="3384FF2E">
                              <v:shape id="_x0000_i1054" type="#_x0000_t75" style="width:45.5pt;height:14.95pt" o:ole="">
                                <v:imagedata r:id="rId82" o:title=""/>
                              </v:shape>
                              <o:OLEObject Type="Embed" ProgID="Equation.DSMT4" ShapeID="_x0000_i1054" DrawAspect="Content" ObjectID="_1689670492" r:id="rId97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, </w:t>
                          </w:r>
                          <w:r w:rsidRPr="00A50243">
                            <w:rPr>
                              <w:rFonts w:ascii="Chu Van An" w:hAnsi="Chu Van An" w:cs="Chu Van An"/>
                              <w:position w:val="-10"/>
                              <w:sz w:val="24"/>
                              <w:szCs w:val="24"/>
                            </w:rPr>
                            <w:object w:dxaOrig="900" w:dyaOrig="300" w14:anchorId="103E5CFC">
                              <v:shape id="_x0000_i1055" type="#_x0000_t75" style="width:44.85pt;height:14.95pt" o:ole="">
                                <v:imagedata r:id="rId84" o:title=""/>
                              </v:shape>
                              <o:OLEObject Type="Embed" ProgID="Equation.DSMT4" ShapeID="_x0000_i1055" DrawAspect="Content" ObjectID="_1689670493" r:id="rId98"/>
                            </w:object>
                          </w:r>
                          <w:r w:rsidRPr="00A50243"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  <w:t xml:space="preserve"> liên tục trên tập xác định của chúng</w:t>
                          </w:r>
                        </w:p>
                        <w:p w14:paraId="40E03806" w14:textId="77777777" w:rsidR="00D50533" w:rsidRPr="00644664" w:rsidRDefault="00D50533" w:rsidP="00A50243">
                          <w:pPr>
                            <w:spacing w:before="60" w:after="60" w:line="240" w:lineRule="auto"/>
                            <w:ind w:left="36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644664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4D207FB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889252A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0639534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75F904F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82FE4D0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69FE08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D435AFC" w14:textId="77777777" w:rsidR="00D50533" w:rsidRPr="00A942B2" w:rsidRDefault="00D50533" w:rsidP="00A50243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1" o:spid="_x0000_s1085" style="position:absolute;left:-222;top:-7;width:11991;height:7141" coordorigin="-222,-7" coordsize="11992,7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  <v:shape id="Rectangle: Folded Corner 54" o:spid="_x0000_s1086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1D8A07D0" w14:textId="77777777" w:rsidR="00D50533" w:rsidRDefault="00D50533" w:rsidP="0064466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83" o:spid="_x0000_s1087" style="position:absolute;left:-222;top:-7;width:11286;height:71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" filled="f" stroked="f">
                      <v:textbox inset="2.53958mm,1.2694mm,2.53958mm,1.2694mm">
                        <w:txbxContent>
                          <w:p w14:paraId="53152017" w14:textId="418481A6" w:rsidR="00D50533" w:rsidRDefault="00D50533" w:rsidP="00644664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BA59C1D" w14:textId="77777777" w:rsidR="00F866E4" w:rsidRPr="00E80FF9" w:rsidRDefault="00F866E4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</w:p>
    <w:p w14:paraId="0B62DEAD" w14:textId="77777777" w:rsidR="00F866E4" w:rsidRPr="00E80FF9" w:rsidRDefault="00F866E4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</w:p>
    <w:p w14:paraId="6B055A07" w14:textId="0A957AEA" w:rsidR="00F866E4" w:rsidRPr="00E80FF9" w:rsidRDefault="00644664" w:rsidP="0064466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3992C24" wp14:editId="6E36F52B">
                <wp:extent cx="6436626" cy="3121554"/>
                <wp:effectExtent l="0" t="0" r="21590" b="22225"/>
                <wp:docPr id="984" name="Group 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121554"/>
                          <a:chOff x="2127684" y="2051441"/>
                          <a:chExt cx="6436626" cy="5132691"/>
                        </a:xfrm>
                      </wpg:grpSpPr>
                      <wpg:grpSp>
                        <wpg:cNvPr id="985" name="Group 985"/>
                        <wpg:cNvGrpSpPr/>
                        <wpg:grpSpPr>
                          <a:xfrm>
                            <a:off x="2127684" y="2051441"/>
                            <a:ext cx="6436626" cy="5132691"/>
                            <a:chOff x="-22234" y="-43338"/>
                            <a:chExt cx="6482339" cy="5132691"/>
                          </a:xfrm>
                        </wpg:grpSpPr>
                        <wps:wsp>
                          <wps:cNvPr id="986" name="Rectangle 986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EF420E6" w14:textId="77777777" w:rsidR="00D50533" w:rsidRDefault="00D50533" w:rsidP="0064466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7" name="Rectangle: Diagonal Corners Rounded 52"/>
                          <wps:cNvSpPr/>
                          <wps:spPr>
                            <a:xfrm>
                              <a:off x="-16" y="3"/>
                              <a:ext cx="6460121" cy="5089350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2BA761C5" w14:textId="77777777" w:rsidR="00D50533" w:rsidRDefault="00D50533" w:rsidP="00644664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677546E" w14:textId="00A640D9" w:rsidR="00D50533" w:rsidRPr="00643374" w:rsidRDefault="00D50533" w:rsidP="002C6A0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</w:pPr>
                                <w:r w:rsidRPr="00EB5557">
                                  <w:rPr>
                                    <w:rFonts w:ascii="Yu Gothic" w:eastAsia="Yu Gothic" w:hAnsi="Yu Gothic" w:cs="Segoe UI Symbol" w:hint="eastAsia"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➌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 w:rsidRPr="0064337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Tính chất của hàm số liên tục</w:t>
                                </w:r>
                                <w:r w:rsid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.</w:t>
                                </w:r>
                              </w:p>
                              <w:p w14:paraId="69CAA995" w14:textId="77777777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color w:val="0000CC"/>
                                    <w:sz w:val="28"/>
                                    <w:szCs w:val="28"/>
                                  </w:rPr>
                                  <w:sym w:font="Wingdings" w:char="F026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</w:rPr>
                                  <w:t>Định lí: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(Định lí về giá trị trung gian của hàm số liên tục)</w:t>
                                </w:r>
                              </w:p>
                              <w:p w14:paraId="1ED89704" w14:textId="1C4BB238" w:rsidR="00D50533" w:rsidRPr="00EB5557" w:rsidRDefault="00D50533" w:rsidP="00EB555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ind w:left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Giả sử hàm số </w:t>
                                </w:r>
                                <w:r w:rsidRPr="00056B71">
                                  <w:rPr>
                                    <w:position w:val="-10"/>
                                  </w:rPr>
                                  <w:object w:dxaOrig="240" w:dyaOrig="320" w14:anchorId="07F58EF4">
                                    <v:shape id="_x0000_i1056" type="#_x0000_t75" style="width:12.25pt;height:16.3pt" o:ole="">
                                      <v:imagedata r:id="rId99" o:title=""/>
                                    </v:shape>
                                    <o:OLEObject Type="Embed" ProgID="Equation.DSMT4" ShapeID="_x0000_i1056" DrawAspect="Content" ObjectID="_1689670494" r:id="rId100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liên tục trên đoạn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60" w:dyaOrig="400" w14:anchorId="7279E67A">
                                    <v:shape id="_x0000_i1057" type="#_x0000_t75" style="width:28.55pt;height:20.4pt" o:ole="">
                                      <v:imagedata r:id="rId101" o:title=""/>
                                    </v:shape>
                                    <o:OLEObject Type="Embed" ProgID="Equation.DSMT4" ShapeID="_x0000_i1057" DrawAspect="Content" ObjectID="_1689670495" r:id="rId102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. Nếu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1320" w:dyaOrig="400" w14:anchorId="498BCD3B">
                                    <v:shape id="_x0000_i1058" type="#_x0000_t75" style="width:65.9pt;height:20.4pt" o:ole="">
                                      <v:imagedata r:id="rId103" o:title=""/>
                                    </v:shape>
                                    <o:OLEObject Type="Embed" ProgID="Equation.DSMT4" ShapeID="_x0000_i1058" DrawAspect="Content" ObjectID="_1689670496" r:id="rId104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thì với mỗi số thực </w:t>
                                </w:r>
                                <w:r w:rsidRPr="00056B71">
                                  <w:rPr>
                                    <w:position w:val="-4"/>
                                  </w:rPr>
                                  <w:object w:dxaOrig="320" w:dyaOrig="260" w14:anchorId="134D3477">
                                    <v:shape id="_x0000_i1059" type="#_x0000_t75" style="width:16.3pt;height:13.6pt" o:ole="">
                                      <v:imagedata r:id="rId105" o:title=""/>
                                    </v:shape>
                                    <o:OLEObject Type="Embed" ProgID="Equation.DSMT4" ShapeID="_x0000_i1059" DrawAspect="Content" ObjectID="_1689670497" r:id="rId106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nằm giữa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80" w:dyaOrig="400" w14:anchorId="13E27F84">
                                    <v:shape id="_x0000_i1060" type="#_x0000_t75" style="width:28.55pt;height:20.4pt" o:ole="">
                                      <v:imagedata r:id="rId107" o:title=""/>
                                    </v:shape>
                                    <o:OLEObject Type="Embed" ProgID="Equation.DSMT4" ShapeID="_x0000_i1060" DrawAspect="Content" ObjectID="_1689670498" r:id="rId108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A50243" w:rsidRPr="00A50243">
                                  <w:rPr>
                                    <w:position w:val="-14"/>
                                  </w:rPr>
                                  <w:object w:dxaOrig="580" w:dyaOrig="400" w14:anchorId="7342ACF6">
                                    <v:shape id="_x0000_i1061" type="#_x0000_t75" style="width:28.55pt;height:20.4pt" o:ole="">
                                      <v:imagedata r:id="rId109" o:title=""/>
                                    </v:shape>
                                    <o:OLEObject Type="Embed" ProgID="Equation.DSMT4" ShapeID="_x0000_i1061" DrawAspect="Content" ObjectID="_1689670499" r:id="rId110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, tồn tại ít nhất một điểm </w:t>
                                </w:r>
                                <w:r w:rsidR="004B1E1B" w:rsidRPr="00EB5557">
                                  <w:t>s</w:t>
                                </w:r>
                                <w:r w:rsidR="004B1E1B" w:rsidRPr="004B1E1B">
                                  <w:rPr>
                                    <w:position w:val="-14"/>
                                  </w:rPr>
                                  <w:object w:dxaOrig="920" w:dyaOrig="400" w14:anchorId="5FF25A8B">
                                    <v:shape id="_x0000_i1062" type="#_x0000_t75" style="width:45.5pt;height:20.4pt" o:ole="">
                                      <v:imagedata r:id="rId111" o:title=""/>
                                    </v:shape>
                                    <o:OLEObject Type="Embed" ProgID="Equation.DSMT4" ShapeID="_x0000_i1062" DrawAspect="Content" ObjectID="_1689670500" r:id="rId112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 xml:space="preserve"> sao cho </w:t>
                                </w:r>
                                <w:r w:rsidR="004B1E1B" w:rsidRPr="004B1E1B">
                                  <w:rPr>
                                    <w:position w:val="-14"/>
                                  </w:rPr>
                                  <w:object w:dxaOrig="1040" w:dyaOrig="400" w14:anchorId="6F886607">
                                    <v:shape id="_x0000_i1063" type="#_x0000_t75" style="width:51.6pt;height:20.4pt" o:ole="">
                                      <v:imagedata r:id="rId113" o:title=""/>
                                    </v:shape>
                                    <o:OLEObject Type="Embed" ProgID="Equation.DSMT4" ShapeID="_x0000_i1063" DrawAspect="Content" ObjectID="_1689670501" r:id="rId114"/>
                                  </w:object>
                                </w:r>
                                <w:r w:rsidRPr="00EB5557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76263EC7" w14:textId="456C06F1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b/>
                                    <w:color w:val="0000CC"/>
                                  </w:rPr>
                                  <w:sym w:font="Wingdings" w:char="F040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Hệ quả 1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</w:rPr>
                                  <w:t>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Nếu hàm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5EBF0B15">
                                    <v:shape id="_x0000_i1064" type="#_x0000_t75" style="width:12.25pt;height:16.3pt" o:ole="">
                                      <v:imagedata r:id="rId99" o:title=""/>
                                    </v:shape>
                                    <o:OLEObject Type="Embed" ProgID="Equation.DSMT4" ShapeID="_x0000_i1064" DrawAspect="Content" ObjectID="_1689670502" r:id="rId115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liên tục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62191E3C">
                                    <v:shape id="_x0000_i1065" type="#_x0000_t75" style="width:28.55pt;height:20.4pt" o:ole="">
                                      <v:imagedata r:id="rId116" o:title=""/>
                                    </v:shape>
                                    <o:OLEObject Type="Embed" ProgID="Equation.DSMT4" ShapeID="_x0000_i1065" DrawAspect="Content" ObjectID="_1689670503" r:id="rId117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1500" w:dyaOrig="400" w14:anchorId="78A9DC6E">
                                    <v:shape id="_x0000_i1066" type="#_x0000_t75" style="width:74.7pt;height:20.4pt" o:ole="">
                                      <v:imagedata r:id="rId118" o:title=""/>
                                    </v:shape>
                                    <o:OLEObject Type="Embed" ProgID="Equation.DSMT4" ShapeID="_x0000_i1066" DrawAspect="Content" ObjectID="_1689670504" r:id="rId119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thì tồn tại ít nhất một điểm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20" w:dyaOrig="400" w14:anchorId="277A52BC">
                                    <v:shape id="_x0000_i1067" type="#_x0000_t75" style="width:45.5pt;height:20.4pt" o:ole="">
                                      <v:imagedata r:id="rId120" o:title=""/>
                                    </v:shape>
                                    <o:OLEObject Type="Embed" ProgID="Equation.DSMT4" ShapeID="_x0000_i1067" DrawAspect="Content" ObjectID="_1689670505" r:id="rId121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sao cho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20" w:dyaOrig="400" w14:anchorId="1AC4C9FF">
                                    <v:shape id="_x0000_i1068" type="#_x0000_t75" style="width:45.5pt;height:20.4pt" o:ole="">
                                      <v:imagedata r:id="rId122" o:title=""/>
                                    </v:shape>
                                    <o:OLEObject Type="Embed" ProgID="Equation.DSMT4" ShapeID="_x0000_i1068" DrawAspect="Content" ObjectID="_1689670506" r:id="rId123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34435FB0" w14:textId="0389D53E" w:rsidR="00D50533" w:rsidRPr="00654FB6" w:rsidRDefault="00D50533" w:rsidP="00654FB6">
                                <w:p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7122EC">
                                  <w:rPr>
                                    <w:b/>
                                    <w:color w:val="0000CC"/>
                                  </w:rPr>
                                  <w:sym w:font="Wingdings" w:char="F040"/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Hệ quả 2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</w:rPr>
                                  <w:t>: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</w: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Nếu hàm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0A85EAFF">
                                    <v:shape id="_x0000_i1069" type="#_x0000_t75" style="width:12.25pt;height:16.3pt" o:ole="">
                                      <v:imagedata r:id="rId99" o:title=""/>
                                    </v:shape>
                                    <o:OLEObject Type="Embed" ProgID="Equation.DSMT4" ShapeID="_x0000_i1069" DrawAspect="Content" ObjectID="_1689670507" r:id="rId124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liên tục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4E94E452">
                                    <v:shape id="_x0000_i1070" type="#_x0000_t75" style="width:28.55pt;height:20.4pt" o:ole="">
                                      <v:imagedata r:id="rId125" o:title=""/>
                                    </v:shape>
                                    <o:OLEObject Type="Embed" ProgID="Equation.DSMT4" ShapeID="_x0000_i1070" DrawAspect="Content" ObjectID="_1689670508" r:id="rId126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và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940" w:dyaOrig="400" w14:anchorId="4107F3A8">
                                    <v:shape id="_x0000_i1071" type="#_x0000_t75" style="width:47.55pt;height:20.4pt" o:ole="">
                                      <v:imagedata r:id="rId127" o:title=""/>
                                    </v:shape>
                                    <o:OLEObject Type="Embed" ProgID="Equation.DSMT4" ShapeID="_x0000_i1071" DrawAspect="Content" ObjectID="_1689670509" r:id="rId128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vô nghiệm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691B5403">
                                    <v:shape id="_x0000_i1072" type="#_x0000_t75" style="width:28.55pt;height:20.4pt" o:ole="">
                                      <v:imagedata r:id="rId129" o:title=""/>
                                    </v:shape>
                                    <o:OLEObject Type="Embed" ProgID="Equation.DSMT4" ShapeID="_x0000_i1072" DrawAspect="Content" ObjectID="_1689670510" r:id="rId130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thì hàm số </w:t>
                                </w:r>
                                <w:r w:rsidRPr="00056B71">
                                  <w:rPr>
                                    <w:rFonts w:ascii="Times New Roman" w:eastAsiaTheme="minorHAnsi" w:hAnsi="Times New Roman" w:cstheme="minorBidi"/>
                                    <w:position w:val="-10"/>
                                    <w:sz w:val="24"/>
                                  </w:rPr>
                                  <w:object w:dxaOrig="240" w:dyaOrig="320" w14:anchorId="5872EB14">
                                    <v:shape id="_x0000_i1073" type="#_x0000_t75" style="width:12.25pt;height:16.3pt" o:ole="">
                                      <v:imagedata r:id="rId99" o:title=""/>
                                    </v:shape>
                                    <o:OLEObject Type="Embed" ProgID="Equation.DSMT4" ShapeID="_x0000_i1073" DrawAspect="Content" ObjectID="_1689670511" r:id="rId131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 xml:space="preserve"> có dấu không đổi trên </w:t>
                                </w:r>
                                <w:r w:rsidR="004B1E1B" w:rsidRPr="004B1E1B">
                                  <w:rPr>
                                    <w:rFonts w:ascii="Times New Roman" w:eastAsiaTheme="minorHAnsi" w:hAnsi="Times New Roman" w:cstheme="minorBidi"/>
                                    <w:position w:val="-14"/>
                                    <w:sz w:val="24"/>
                                  </w:rPr>
                                  <w:object w:dxaOrig="560" w:dyaOrig="400" w14:anchorId="4BB13EFF">
                                    <v:shape id="_x0000_i1075" type="#_x0000_t75" style="width:28.55pt;height:20.4pt" o:ole="">
                                      <v:imagedata r:id="rId132" o:title=""/>
                                    </v:shape>
                                    <o:OLEObject Type="Embed" ProgID="Equation.DSMT4" ShapeID="_x0000_i1075" DrawAspect="Content" ObjectID="_1689670512" r:id="rId133"/>
                                  </w:object>
                                </w:r>
                                <w:r w:rsidRPr="00654FB6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64BA1BE9" w14:textId="038E5F95" w:rsidR="00D50533" w:rsidRPr="00160253" w:rsidRDefault="00D50533" w:rsidP="002C6A0F">
                                <w:pPr>
                                  <w:spacing w:after="0" w:line="360" w:lineRule="auto"/>
                                  <w:ind w:left="720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</w:rPr>
                                </w:pPr>
                              </w:p>
                              <w:p w14:paraId="52CDA4B7" w14:textId="77777777" w:rsidR="00D50533" w:rsidRPr="00644664" w:rsidRDefault="00D50533" w:rsidP="00644664">
                                <w:pPr>
                                  <w:spacing w:before="60" w:after="60" w:line="240" w:lineRule="auto"/>
                                  <w:ind w:left="360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644664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634EFFA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27E70816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52E0BA8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28219CD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424AB48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DCBD2E1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F65E6E5" w14:textId="77777777" w:rsidR="00D50533" w:rsidRPr="00A942B2" w:rsidRDefault="00D50533" w:rsidP="00644664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8" name="Group 988"/>
                          <wpg:cNvGrpSpPr/>
                          <wpg:grpSpPr>
                            <a:xfrm>
                              <a:off x="8874" y="-43338"/>
                              <a:ext cx="1168105" cy="532499"/>
                              <a:chOff x="8874" y="-43338"/>
                              <a:chExt cx="1168105" cy="532499"/>
                            </a:xfrm>
                          </wpg:grpSpPr>
                          <wps:wsp>
                            <wps:cNvPr id="989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DEAD90" w14:textId="77777777" w:rsidR="00D50533" w:rsidRDefault="00D50533" w:rsidP="00644664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90" name="Rectangle 990"/>
                            <wps:cNvSpPr/>
                            <wps:spPr>
                              <a:xfrm>
                                <a:off x="8874" y="-43338"/>
                                <a:ext cx="1128717" cy="5324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3342752" w14:textId="7951061F" w:rsidR="00D50533" w:rsidRDefault="00D50533" w:rsidP="00644664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992C24" id="Group 984" o:spid="_x0000_s1088" style="width:506.8pt;height:245.8pt;mso-position-horizontal-relative:char;mso-position-vertical-relative:line" coordorigin="21276,20514" coordsize="64366,51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">
                <v:group id="Group 985" o:spid="_x0000_s1089" style="position:absolute;left:21276;top:20514;width:64367;height:51327" coordorigin="-222,-433" coordsize="64823,51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O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zTuD3TDgCcvcDAAD//wMAUEsBAi0AFAAGAAgAAAAhANvh9svuAAAAhQEAABMAAAAAAAAA&#10;AAAAAAAAAAAAAFtDb250ZW50X1R5cGVzXS54bWxQSwECLQAUAAYACAAAACEAWvQsW78AAAAVAQAA&#10;CwAAAAAAAAAAAAAAAAAfAQAAX3JlbHMvLnJlbHNQSwECLQAUAAYACAAAACEAAH5jrcYAAADcAAAA&#10;DwAAAAAAAAAAAAAAAAAHAgAAZHJzL2Rvd25yZXYueG1sUEsFBgAAAAADAAMAtwAAAPoCAAAAAA==&#10;">
                  <v:rect id="Rectangle 986" o:spid="_x0000_s1090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5EF420E6" w14:textId="77777777" w:rsidR="00D50533" w:rsidRDefault="00D50533" w:rsidP="0064466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91" style="position:absolute;width:64601;height:50893;visibility:visible;mso-wrap-style:square;v-text-anchor:middle" coordsize="6460121,50893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" adj="-11796480,,5400" path="m48196,l6241075,v120976,,219046,98070,219046,219046l6460121,5041154v,26618,-21578,48196,-48196,48196l219046,5089350c98070,5089350,,4991280,,4870304l,48196c,21578,21578,,48196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8196,0;6241075,0;6460121,219046;6460121,5041154;6411925,5089350;219046,5089350;0,4870304;0,48196;48196,0" o:connectangles="0,0,0,0,0,0,0,0,0" textboxrect="0,0,6460121,5089350"/>
                    <v:textbox inset="2.53958mm,1.2694mm,2.53958mm,1.2694mm">
                      <w:txbxContent>
                        <w:p w14:paraId="2BA761C5" w14:textId="77777777" w:rsidR="00D50533" w:rsidRDefault="00D50533" w:rsidP="00644664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7677546E" w14:textId="00A640D9" w:rsidR="00D50533" w:rsidRPr="00643374" w:rsidRDefault="00D50533" w:rsidP="002C6A0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</w:pPr>
                          <w:r w:rsidRPr="00EB5557">
                            <w:rPr>
                              <w:rFonts w:ascii="Yu Gothic" w:eastAsia="Yu Gothic" w:hAnsi="Yu Gothic" w:cs="Segoe UI Symbol" w:hint="eastAsia"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➌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 w:rsidRPr="00643374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Tính chất của hàm số liên tục</w:t>
                          </w:r>
                          <w:r w:rsidR="00B60BC0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.</w:t>
                          </w:r>
                        </w:p>
                        <w:p w14:paraId="69CAA995" w14:textId="77777777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color w:val="0000CC"/>
                              <w:sz w:val="28"/>
                              <w:szCs w:val="28"/>
                            </w:rPr>
                            <w:sym w:font="Wingdings" w:char="F026"/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  <w:sz w:val="28"/>
                              <w:szCs w:val="28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</w:rPr>
                            <w:t>Định lí: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(Định lí về giá trị trung gian của hàm số liên tục)</w:t>
                          </w:r>
                        </w:p>
                        <w:p w14:paraId="1ED89704" w14:textId="1C4BB238" w:rsidR="00D50533" w:rsidRPr="00EB5557" w:rsidRDefault="00D50533" w:rsidP="00EB555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ind w:left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Giả sử hàm số </w:t>
                          </w:r>
                          <w:r w:rsidRPr="00056B71">
                            <w:rPr>
                              <w:position w:val="-10"/>
                            </w:rPr>
                            <w:object w:dxaOrig="240" w:dyaOrig="320" w14:anchorId="07F58EF4">
                              <v:shape id="_x0000_i1056" type="#_x0000_t75" style="width:12.25pt;height:16.3pt" o:ole="">
                                <v:imagedata r:id="rId99" o:title=""/>
                              </v:shape>
                              <o:OLEObject Type="Embed" ProgID="Equation.DSMT4" ShapeID="_x0000_i1056" DrawAspect="Content" ObjectID="_1689670494" r:id="rId134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liên tục trên đoạn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60" w:dyaOrig="400" w14:anchorId="7279E67A">
                              <v:shape id="_x0000_i1057" type="#_x0000_t75" style="width:28.55pt;height:20.4pt" o:ole="">
                                <v:imagedata r:id="rId101" o:title=""/>
                              </v:shape>
                              <o:OLEObject Type="Embed" ProgID="Equation.DSMT4" ShapeID="_x0000_i1057" DrawAspect="Content" ObjectID="_1689670495" r:id="rId135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. Nếu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1320" w:dyaOrig="400" w14:anchorId="498BCD3B">
                              <v:shape id="_x0000_i1058" type="#_x0000_t75" style="width:65.9pt;height:20.4pt" o:ole="">
                                <v:imagedata r:id="rId103" o:title=""/>
                              </v:shape>
                              <o:OLEObject Type="Embed" ProgID="Equation.DSMT4" ShapeID="_x0000_i1058" DrawAspect="Content" ObjectID="_1689670496" r:id="rId136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thì với mỗi số thực </w:t>
                          </w:r>
                          <w:r w:rsidRPr="00056B71">
                            <w:rPr>
                              <w:position w:val="-4"/>
                            </w:rPr>
                            <w:object w:dxaOrig="320" w:dyaOrig="260" w14:anchorId="134D3477">
                              <v:shape id="_x0000_i1059" type="#_x0000_t75" style="width:16.3pt;height:13.6pt" o:ole="">
                                <v:imagedata r:id="rId105" o:title=""/>
                              </v:shape>
                              <o:OLEObject Type="Embed" ProgID="Equation.DSMT4" ShapeID="_x0000_i1059" DrawAspect="Content" ObjectID="_1689670497" r:id="rId137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nằm giữa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80" w:dyaOrig="400" w14:anchorId="13E27F84">
                              <v:shape id="_x0000_i1060" type="#_x0000_t75" style="width:28.55pt;height:20.4pt" o:ole="">
                                <v:imagedata r:id="rId107" o:title=""/>
                              </v:shape>
                              <o:OLEObject Type="Embed" ProgID="Equation.DSMT4" ShapeID="_x0000_i1060" DrawAspect="Content" ObjectID="_1689670498" r:id="rId138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A50243" w:rsidRPr="00A50243">
                            <w:rPr>
                              <w:position w:val="-14"/>
                            </w:rPr>
                            <w:object w:dxaOrig="580" w:dyaOrig="400" w14:anchorId="7342ACF6">
                              <v:shape id="_x0000_i1061" type="#_x0000_t75" style="width:28.55pt;height:20.4pt" o:ole="">
                                <v:imagedata r:id="rId109" o:title=""/>
                              </v:shape>
                              <o:OLEObject Type="Embed" ProgID="Equation.DSMT4" ShapeID="_x0000_i1061" DrawAspect="Content" ObjectID="_1689670499" r:id="rId139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, tồn tại ít nhất một điểm </w:t>
                          </w:r>
                          <w:r w:rsidR="004B1E1B" w:rsidRPr="00EB5557">
                            <w:t>s</w:t>
                          </w:r>
                          <w:r w:rsidR="004B1E1B" w:rsidRPr="004B1E1B">
                            <w:rPr>
                              <w:position w:val="-14"/>
                            </w:rPr>
                            <w:object w:dxaOrig="920" w:dyaOrig="400" w14:anchorId="5FF25A8B">
                              <v:shape id="_x0000_i1062" type="#_x0000_t75" style="width:45.5pt;height:20.4pt" o:ole="">
                                <v:imagedata r:id="rId111" o:title=""/>
                              </v:shape>
                              <o:OLEObject Type="Embed" ProgID="Equation.DSMT4" ShapeID="_x0000_i1062" DrawAspect="Content" ObjectID="_1689670500" r:id="rId140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 xml:space="preserve"> sao cho </w:t>
                          </w:r>
                          <w:r w:rsidR="004B1E1B" w:rsidRPr="004B1E1B">
                            <w:rPr>
                              <w:position w:val="-14"/>
                            </w:rPr>
                            <w:object w:dxaOrig="1040" w:dyaOrig="400" w14:anchorId="6F886607">
                              <v:shape id="_x0000_i1063" type="#_x0000_t75" style="width:51.6pt;height:20.4pt" o:ole="">
                                <v:imagedata r:id="rId113" o:title=""/>
                              </v:shape>
                              <o:OLEObject Type="Embed" ProgID="Equation.DSMT4" ShapeID="_x0000_i1063" DrawAspect="Content" ObjectID="_1689670501" r:id="rId141"/>
                            </w:object>
                          </w:r>
                          <w:r w:rsidRPr="00EB5557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76263EC7" w14:textId="456C06F1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b/>
                              <w:color w:val="0000CC"/>
                            </w:rPr>
                            <w:sym w:font="Wingdings" w:char="F040"/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Hệ quả 1</w:t>
                          </w:r>
                          <w:r w:rsidRPr="00654FB6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</w:rPr>
                            <w:t>:</w:t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Nếu hàm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5EBF0B15">
                              <v:shape id="_x0000_i1064" type="#_x0000_t75" style="width:12.25pt;height:16.3pt" o:ole="">
                                <v:imagedata r:id="rId99" o:title=""/>
                              </v:shape>
                              <o:OLEObject Type="Embed" ProgID="Equation.DSMT4" ShapeID="_x0000_i1064" DrawAspect="Content" ObjectID="_1689670502" r:id="rId142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liên tục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62191E3C">
                              <v:shape id="_x0000_i1065" type="#_x0000_t75" style="width:28.55pt;height:20.4pt" o:ole="">
                                <v:imagedata r:id="rId116" o:title=""/>
                              </v:shape>
                              <o:OLEObject Type="Embed" ProgID="Equation.DSMT4" ShapeID="_x0000_i1065" DrawAspect="Content" ObjectID="_1689670503" r:id="rId143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1500" w:dyaOrig="400" w14:anchorId="78A9DC6E">
                              <v:shape id="_x0000_i1066" type="#_x0000_t75" style="width:74.7pt;height:20.4pt" o:ole="">
                                <v:imagedata r:id="rId118" o:title=""/>
                              </v:shape>
                              <o:OLEObject Type="Embed" ProgID="Equation.DSMT4" ShapeID="_x0000_i1066" DrawAspect="Content" ObjectID="_1689670504" r:id="rId144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thì tồn tại ít nhất một điểm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20" w:dyaOrig="400" w14:anchorId="277A52BC">
                              <v:shape id="_x0000_i1067" type="#_x0000_t75" style="width:45.5pt;height:20.4pt" o:ole="">
                                <v:imagedata r:id="rId120" o:title=""/>
                              </v:shape>
                              <o:OLEObject Type="Embed" ProgID="Equation.DSMT4" ShapeID="_x0000_i1067" DrawAspect="Content" ObjectID="_1689670505" r:id="rId145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sao cho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20" w:dyaOrig="400" w14:anchorId="1AC4C9FF">
                              <v:shape id="_x0000_i1068" type="#_x0000_t75" style="width:45.5pt;height:20.4pt" o:ole="">
                                <v:imagedata r:id="rId122" o:title=""/>
                              </v:shape>
                              <o:OLEObject Type="Embed" ProgID="Equation.DSMT4" ShapeID="_x0000_i1068" DrawAspect="Content" ObjectID="_1689670506" r:id="rId146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34435FB0" w14:textId="0389D53E" w:rsidR="00D50533" w:rsidRPr="00654FB6" w:rsidRDefault="00D50533" w:rsidP="00654FB6">
                          <w:p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7122EC">
                            <w:rPr>
                              <w:b/>
                              <w:color w:val="0000CC"/>
                            </w:rPr>
                            <w:sym w:font="Wingdings" w:char="F040"/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Hệ quả 2</w:t>
                          </w:r>
                          <w:r w:rsidRPr="00654FB6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</w:rPr>
                            <w:t>:</w:t>
                          </w:r>
                          <w:r w:rsidRPr="00654FB6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</w: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Nếu hàm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0A85EAFF">
                              <v:shape id="_x0000_i1069" type="#_x0000_t75" style="width:12.25pt;height:16.3pt" o:ole="">
                                <v:imagedata r:id="rId99" o:title=""/>
                              </v:shape>
                              <o:OLEObject Type="Embed" ProgID="Equation.DSMT4" ShapeID="_x0000_i1069" DrawAspect="Content" ObjectID="_1689670507" r:id="rId147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liên tục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4E94E452">
                              <v:shape id="_x0000_i1070" type="#_x0000_t75" style="width:28.55pt;height:20.4pt" o:ole="">
                                <v:imagedata r:id="rId125" o:title=""/>
                              </v:shape>
                              <o:OLEObject Type="Embed" ProgID="Equation.DSMT4" ShapeID="_x0000_i1070" DrawAspect="Content" ObjectID="_1689670508" r:id="rId148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và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940" w:dyaOrig="400" w14:anchorId="4107F3A8">
                              <v:shape id="_x0000_i1071" type="#_x0000_t75" style="width:47.55pt;height:20.4pt" o:ole="">
                                <v:imagedata r:id="rId127" o:title=""/>
                              </v:shape>
                              <o:OLEObject Type="Embed" ProgID="Equation.DSMT4" ShapeID="_x0000_i1071" DrawAspect="Content" ObjectID="_1689670509" r:id="rId149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vô nghiệm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691B5403">
                              <v:shape id="_x0000_i1072" type="#_x0000_t75" style="width:28.55pt;height:20.4pt" o:ole="">
                                <v:imagedata r:id="rId129" o:title=""/>
                              </v:shape>
                              <o:OLEObject Type="Embed" ProgID="Equation.DSMT4" ShapeID="_x0000_i1072" DrawAspect="Content" ObjectID="_1689670510" r:id="rId150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thì hàm số </w:t>
                          </w:r>
                          <w:r w:rsidRPr="00056B71">
                            <w:rPr>
                              <w:rFonts w:ascii="Times New Roman" w:eastAsiaTheme="minorHAnsi" w:hAnsi="Times New Roman" w:cstheme="minorBidi"/>
                              <w:position w:val="-10"/>
                              <w:sz w:val="24"/>
                            </w:rPr>
                            <w:object w:dxaOrig="240" w:dyaOrig="320" w14:anchorId="5872EB14">
                              <v:shape id="_x0000_i1073" type="#_x0000_t75" style="width:12.25pt;height:16.3pt" o:ole="">
                                <v:imagedata r:id="rId99" o:title=""/>
                              </v:shape>
                              <o:OLEObject Type="Embed" ProgID="Equation.DSMT4" ShapeID="_x0000_i1073" DrawAspect="Content" ObjectID="_1689670511" r:id="rId151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 xml:space="preserve"> có dấu không đổi trên </w:t>
                          </w:r>
                          <w:r w:rsidR="004B1E1B" w:rsidRPr="004B1E1B">
                            <w:rPr>
                              <w:rFonts w:ascii="Times New Roman" w:eastAsiaTheme="minorHAnsi" w:hAnsi="Times New Roman" w:cstheme="minorBidi"/>
                              <w:position w:val="-14"/>
                              <w:sz w:val="24"/>
                            </w:rPr>
                            <w:object w:dxaOrig="560" w:dyaOrig="400" w14:anchorId="4BB13EFF">
                              <v:shape id="_x0000_i1075" type="#_x0000_t75" style="width:28.55pt;height:20.4pt" o:ole="">
                                <v:imagedata r:id="rId132" o:title=""/>
                              </v:shape>
                              <o:OLEObject Type="Embed" ProgID="Equation.DSMT4" ShapeID="_x0000_i1075" DrawAspect="Content" ObjectID="_1689670512" r:id="rId152"/>
                            </w:object>
                          </w:r>
                          <w:r w:rsidRPr="00654FB6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64BA1BE9" w14:textId="038E5F95" w:rsidR="00D50533" w:rsidRPr="00160253" w:rsidRDefault="00D50533" w:rsidP="002C6A0F">
                          <w:pPr>
                            <w:spacing w:after="0" w:line="360" w:lineRule="auto"/>
                            <w:ind w:left="720"/>
                            <w:jc w:val="both"/>
                            <w:rPr>
                              <w:rFonts w:ascii="Chu Van An" w:hAnsi="Chu Van An" w:cs="Chu Van An"/>
                              <w:bCs/>
                            </w:rPr>
                          </w:pPr>
                        </w:p>
                        <w:p w14:paraId="52CDA4B7" w14:textId="77777777" w:rsidR="00D50533" w:rsidRPr="00644664" w:rsidRDefault="00D50533" w:rsidP="00644664">
                          <w:pPr>
                            <w:spacing w:before="60" w:after="60" w:line="240" w:lineRule="auto"/>
                            <w:ind w:left="360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644664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634EFFA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27E70816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52E0BA8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28219CD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424AB48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DCBD2E1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F65E6E5" w14:textId="77777777" w:rsidR="00D50533" w:rsidRPr="00A942B2" w:rsidRDefault="00D50533" w:rsidP="00644664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8" o:spid="_x0000_s1092" style="position:absolute;left:88;top:-433;width:11681;height:5324" coordorigin="88,-433" coordsize="11681,5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">
                    <v:shape id="Rectangle: Folded Corner 54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72DEAD90" w14:textId="77777777" w:rsidR="00D50533" w:rsidRDefault="00D50533" w:rsidP="00644664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90" o:spid="_x0000_s1094" style="position:absolute;left:88;top:-433;width:11287;height:5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" filled="f" stroked="f">
                      <v:textbox inset="2.53958mm,1.2694mm,2.53958mm,1.2694mm">
                        <w:txbxContent>
                          <w:p w14:paraId="43342752" w14:textId="7951061F" w:rsidR="00D50533" w:rsidRDefault="00D50533" w:rsidP="00644664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E80FF9" w:rsidRDefault="00A942B2" w:rsidP="004C4F30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D50533" w:rsidRDefault="00D50533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D50533" w:rsidRDefault="00D50533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D50533" w:rsidRDefault="00D5053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95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">
                <v:group id="Group 57" o:spid="_x0000_s1096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97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98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99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100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101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102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103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104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D50533" w:rsidRDefault="00D50533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105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106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107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D50533" w:rsidRDefault="00D50533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108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109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110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111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112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113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14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D50533" w:rsidRDefault="00D50533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15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E80FF9" w:rsidRDefault="00A942B2" w:rsidP="004C4F30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52549AED">
                <wp:extent cx="6720839" cy="3133770"/>
                <wp:effectExtent l="0" t="0" r="23495" b="2857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0839" cy="3133770"/>
                          <a:chOff x="2056466" y="2851361"/>
                          <a:chExt cx="6720839" cy="3267665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720839" cy="3267665"/>
                            <a:chOff x="19743" y="0"/>
                            <a:chExt cx="6720839" cy="2957601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29105" y="248193"/>
                              <a:ext cx="6611477" cy="2709408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1068FEAF" w:rsidR="00D50533" w:rsidRDefault="004B1E1B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D50533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 Phương pháp: </w:t>
                                </w:r>
                              </w:p>
                              <w:p w14:paraId="7CE5262F" w14:textId="77777777" w:rsidR="00D50533" w:rsidRPr="00B60BC0" w:rsidRDefault="00D50533" w:rsidP="00B60BC0">
                                <w:pPr>
                                  <w:pStyle w:val="ListParagraph"/>
                                  <w:numPr>
                                    <w:ilvl w:val="0"/>
                                    <w:numId w:val="32"/>
                                  </w:num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</w:pP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>Để xét sự liên tục của hàm số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b/>
                                    <w:bCs/>
                                    <w:position w:val="-14"/>
                                    <w:lang w:val="fr-FR"/>
                                  </w:rPr>
                                  <w:object w:dxaOrig="960" w:dyaOrig="400" w14:anchorId="2C6300EF">
                                    <v:shape id="_x0000_i1077" type="#_x0000_t75" style="width:48.25pt;height:20.4pt" o:ole="">
                                      <v:imagedata r:id="rId153" o:title=""/>
                                    </v:shape>
                                    <o:OLEObject Type="Embed" ProgID="Equation.DSMT4" ShapeID="_x0000_i1077" DrawAspect="Content" ObjectID="_1689670513" r:id="rId154"/>
                                  </w:objec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>tại điểm tại</w: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  <w:b/>
                                    <w:bCs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position w:val="-12"/>
                                  </w:rPr>
                                  <w:object w:dxaOrig="260" w:dyaOrig="360" w14:anchorId="6D279C59">
                                    <v:shape id="_x0000_i1079" type="#_x0000_t75" style="width:13.6pt;height:18.35pt" o:ole="">
                                      <v:imagedata r:id="rId155" o:title=""/>
                                    </v:shape>
                                    <o:OLEObject Type="Embed" ProgID="Equation.DSMT4" ShapeID="_x0000_i1079" DrawAspect="Content" ObjectID="_1689670514" r:id="rId156"/>
                                  </w:object>
                                </w:r>
                                <w:r w:rsidRPr="00B60BC0">
                                  <w:rPr>
                                    <w:rFonts w:ascii="Chu Van An" w:hAnsi="Chu Van An" w:cs="Chu Van An"/>
                                  </w:rPr>
                                  <w:t xml:space="preserve"> ta thực hiện các bước :</w:t>
                                </w:r>
                              </w:p>
                              <w:p w14:paraId="7DF6DCCB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1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>: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Tính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position w:val="-14"/>
                                    <w:lang w:val="fr-FR"/>
                                  </w:rPr>
                                  <w:object w:dxaOrig="660" w:dyaOrig="400" w14:anchorId="23A60622">
                                    <v:shape id="_x0000_i1081" type="#_x0000_t75" style="width:33.3pt;height:20.4pt" o:ole="">
                                      <v:imagedata r:id="rId157" o:title=""/>
                                    </v:shape>
                                    <o:OLEObject Type="Embed" ProgID="Equation.DSMT4" ShapeID="_x0000_i1081" DrawAspect="Content" ObjectID="_1689670515" r:id="rId158"/>
                                  </w:object>
                                </w:r>
                              </w:p>
                              <w:p w14:paraId="0281648A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2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: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33460D4F">
                                    <v:shape id="_x0000_i1083" type="#_x0000_t75" style="width:48.25pt;height:23.75pt" o:ole="">
                                      <v:imagedata r:id="rId159" o:title=""/>
                                    </v:shape>
                                    <o:OLEObject Type="Embed" ProgID="Equation.DSMT4" ShapeID="_x0000_i1083" DrawAspect="Content" ObjectID="_1689670516" r:id="rId160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(trong nhiều trường hợp để 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21796A11">
                                    <v:shape id="_x0000_i1085" type="#_x0000_t75" style="width:48.25pt;height:23.75pt" o:ole="">
                                      <v:imagedata r:id="rId161" o:title=""/>
                                    </v:shape>
                                    <o:OLEObject Type="Embed" ProgID="Equation.DSMT4" ShapeID="_x0000_i1085" DrawAspect="Content" ObjectID="_1689670517" r:id="rId162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ta cần tính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4"/>
                                    <w:lang w:val="fr-FR"/>
                                  </w:rPr>
                                  <w:object w:dxaOrig="980" w:dyaOrig="499" w14:anchorId="49E6C3E6">
                                    <v:shape id="_x0000_i1087" type="#_x0000_t75" style="width:48.9pt;height:24.45pt" o:ole="">
                                      <v:imagedata r:id="rId163" o:title=""/>
                                    </v:shape>
                                    <o:OLEObject Type="Embed" ProgID="Equation.DSMT4" ShapeID="_x0000_i1087" DrawAspect="Content" ObjectID="_1689670518" r:id="rId164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4"/>
                                    <w:lang w:val="fr-FR"/>
                                  </w:rPr>
                                  <w:object w:dxaOrig="980" w:dyaOrig="499" w14:anchorId="34F63176">
                                    <v:shape id="_x0000_i1089" type="#_x0000_t75" style="width:48.9pt;height:24.45pt" o:ole="">
                                      <v:imagedata r:id="rId165" o:title=""/>
                                    </v:shape>
                                    <o:OLEObject Type="Embed" ProgID="Equation.DSMT4" ShapeID="_x0000_i1089" DrawAspect="Content" ObjectID="_1689670519" r:id="rId166"/>
                                  </w:object>
                                </w:r>
                              </w:p>
                              <w:p w14:paraId="38FAC14C" w14:textId="77777777" w:rsidR="00D50533" w:rsidRPr="00056B71" w:rsidRDefault="00D50533" w:rsidP="00C5479F">
                                <w:pPr>
                                  <w:numPr>
                                    <w:ilvl w:val="0"/>
                                    <w:numId w:val="4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lang w:val="fr-FR"/>
                                  </w:rPr>
                                  <w:t>Bước 3</w:t>
                                </w:r>
                                <w:r w:rsidRPr="004B1E1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FF0000"/>
                                    <w:lang w:val="fr-FR"/>
                                  </w:rPr>
                                  <w:t> 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  <w:t xml:space="preserve">: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So sánh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22"/>
                                    <w:lang w:val="fr-FR"/>
                                  </w:rPr>
                                  <w:object w:dxaOrig="960" w:dyaOrig="480" w14:anchorId="63D44CB7">
                                    <v:shape id="_x0000_i1091" type="#_x0000_t75" style="width:48.25pt;height:23.75pt" o:ole="">
                                      <v:imagedata r:id="rId159" o:title=""/>
                                    </v:shape>
                                    <o:OLEObject Type="Embed" ProgID="Equation.DSMT4" ShapeID="_x0000_i1091" DrawAspect="Content" ObjectID="_1689670520" r:id="rId167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position w:val="-14"/>
                                    <w:lang w:val="fr-FR"/>
                                  </w:rPr>
                                  <w:object w:dxaOrig="660" w:dyaOrig="400" w14:anchorId="628FE1F1">
                                    <v:shape id="_x0000_i1093" type="#_x0000_t75" style="width:33.3pt;height:20.4pt" o:ole="">
                                      <v:imagedata r:id="rId157" o:title=""/>
                                    </v:shape>
                                    <o:OLEObject Type="Embed" ProgID="Equation.DSMT4" ShapeID="_x0000_i1093" DrawAspect="Content" ObjectID="_1689670521" r:id="rId168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rồi rút ra kết luận.</w:t>
                                </w:r>
                              </w:p>
                              <w:p w14:paraId="06D65F2D" w14:textId="77777777" w:rsidR="00D50533" w:rsidRPr="00AD7ED3" w:rsidRDefault="00D50533" w:rsidP="00B23917">
                                <w:pPr>
                                  <w:ind w:firstLine="720"/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</w:pPr>
                                <w:r w:rsidRPr="000C43A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lang w:val="fr-FR"/>
                                  </w:rPr>
                                  <w:sym w:font="Wingdings" w:char="F040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lang w:val="fr-FR"/>
                                  </w:rPr>
                                  <w:t xml:space="preserve"> </w:t>
                                </w:r>
                                <w:r w:rsidRPr="000C43A0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Chú ý:</w:t>
                                </w:r>
                                <w:r w:rsidRPr="000C43A0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  <w:t xml:space="preserve">hàm số không liên tục tại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position w:val="-12"/>
                                  </w:rPr>
                                  <w:object w:dxaOrig="260" w:dyaOrig="360" w14:anchorId="44DBD61C">
                                    <v:shape id="_x0000_i1095" type="#_x0000_t75" style="width:13.6pt;height:18.35pt" o:ole="">
                                      <v:imagedata r:id="rId155" o:title=""/>
                                    </v:shape>
                                    <o:OLEObject Type="Embed" ProgID="Equation.DSMT4" ShapeID="_x0000_i1095" DrawAspect="Content" ObjectID="_1689670522" r:id="rId169"/>
                                  </w:objec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lang w:val="fr-FR"/>
                                  </w:rPr>
                                  <w:t xml:space="preserve"> thì được gọi là gián đoạn tại </w:t>
                                </w:r>
                                <w:r w:rsidRPr="00056B71">
                                  <w:rPr>
                                    <w:rFonts w:ascii="Chu Van An" w:hAnsi="Chu Van An" w:cs="Chu Van An"/>
                                    <w:i/>
                                    <w:iCs/>
                                    <w:position w:val="-12"/>
                                  </w:rPr>
                                  <w:object w:dxaOrig="260" w:dyaOrig="360" w14:anchorId="40B1B7CE">
                                    <v:shape id="_x0000_i1097" type="#_x0000_t75" style="width:13.6pt;height:18.35pt" o:ole="">
                                      <v:imagedata r:id="rId155" o:title=""/>
                                    </v:shape>
                                    <o:OLEObject Type="Embed" ProgID="Equation.DSMT4" ShapeID="_x0000_i1097" DrawAspect="Content" ObjectID="_1689670523" r:id="rId170"/>
                                  </w:object>
                                </w:r>
                              </w:p>
                              <w:p w14:paraId="5BE8E83F" w14:textId="77777777" w:rsidR="00D50533" w:rsidRDefault="00D50533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898132" cy="571533"/>
                              <a:chOff x="150812" y="0"/>
                              <a:chExt cx="4898423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898423" cy="485775"/>
                                <a:chOff x="150812" y="0"/>
                                <a:chExt cx="4898423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4865139" cy="485775"/>
                                  <a:chOff x="184096" y="0"/>
                                  <a:chExt cx="4865139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3547055" cy="485775"/>
                                    <a:chOff x="1502180" y="0"/>
                                    <a:chExt cx="3547055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3437521" cy="369570"/>
                                      <a:chOff x="1611714" y="104387"/>
                                      <a:chExt cx="3437521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048" y="105135"/>
                                        <a:ext cx="3288187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879B01B" w14:textId="77777777" w:rsidR="00D50533" w:rsidRPr="0050766A" w:rsidRDefault="00D50533" w:rsidP="00B23917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50766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Xét tính liên tục của hàm số tại một điểm</w:t>
                                          </w:r>
                                        </w:p>
                                        <w:p w14:paraId="7A6A63C0" w14:textId="55632B1C" w:rsidR="00D50533" w:rsidRDefault="00D50533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16" style="width:529.2pt;height:246.75pt;mso-position-horizontal-relative:char;mso-position-vertical-relative:line" coordorigin="20564,28513" coordsize="67208,326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">
                <v:group id="Group 78" o:spid="_x0000_s1117" style="position:absolute;left:20564;top:28513;width:67209;height:32677" coordorigin="197" coordsize="67208,29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18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19" style="position:absolute;left:1291;top:2481;width:66114;height:2709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1068FEAF" w:rsidR="00D50533" w:rsidRDefault="004B1E1B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D50533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 Phương pháp: </w:t>
                          </w:r>
                        </w:p>
                        <w:p w14:paraId="7CE5262F" w14:textId="77777777" w:rsidR="00D50533" w:rsidRPr="00B60BC0" w:rsidRDefault="00D50533" w:rsidP="00B60BC0">
                          <w:pPr>
                            <w:pStyle w:val="ListParagraph"/>
                            <w:numPr>
                              <w:ilvl w:val="0"/>
                              <w:numId w:val="32"/>
                            </w:num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</w:pPr>
                          <w:r w:rsidRPr="00B60BC0">
                            <w:rPr>
                              <w:rFonts w:ascii="Chu Van An" w:hAnsi="Chu Van An" w:cs="Chu Van An"/>
                            </w:rPr>
                            <w:t>Để xét sự liên tục của hàm số</w: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056B71">
                            <w:rPr>
                              <w:b/>
                              <w:bCs/>
                              <w:position w:val="-14"/>
                              <w:lang w:val="fr-FR"/>
                            </w:rPr>
                            <w:object w:dxaOrig="960" w:dyaOrig="400" w14:anchorId="2C6300EF">
                              <v:shape id="_x0000_i1077" type="#_x0000_t75" style="width:48.25pt;height:20.4pt" o:ole="">
                                <v:imagedata r:id="rId153" o:title=""/>
                              </v:shape>
                              <o:OLEObject Type="Embed" ProgID="Equation.DSMT4" ShapeID="_x0000_i1077" DrawAspect="Content" ObjectID="_1689670513" r:id="rId171"/>
                            </w:objec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B60BC0">
                            <w:rPr>
                              <w:rFonts w:ascii="Chu Van An" w:hAnsi="Chu Van An" w:cs="Chu Van An"/>
                            </w:rPr>
                            <w:t>tại điểm tại</w:t>
                          </w:r>
                          <w:r w:rsidRPr="00B60BC0">
                            <w:rPr>
                              <w:rFonts w:ascii="Chu Van An" w:hAnsi="Chu Van An" w:cs="Chu Van An"/>
                              <w:b/>
                              <w:bCs/>
                            </w:rPr>
                            <w:t xml:space="preserve"> </w:t>
                          </w:r>
                          <w:r w:rsidRPr="00056B71">
                            <w:rPr>
                              <w:position w:val="-12"/>
                            </w:rPr>
                            <w:object w:dxaOrig="260" w:dyaOrig="360" w14:anchorId="6D279C59">
                              <v:shape id="_x0000_i1079" type="#_x0000_t75" style="width:13.6pt;height:18.35pt" o:ole="">
                                <v:imagedata r:id="rId155" o:title=""/>
                              </v:shape>
                              <o:OLEObject Type="Embed" ProgID="Equation.DSMT4" ShapeID="_x0000_i1079" DrawAspect="Content" ObjectID="_1689670514" r:id="rId172"/>
                            </w:object>
                          </w:r>
                          <w:r w:rsidRPr="00B60BC0">
                            <w:rPr>
                              <w:rFonts w:ascii="Chu Van An" w:hAnsi="Chu Van An" w:cs="Chu Van An"/>
                            </w:rPr>
                            <w:t xml:space="preserve"> ta thực hiện các bước :</w:t>
                          </w:r>
                        </w:p>
                        <w:p w14:paraId="7DF6DCCB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1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>: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Tính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 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position w:val="-14"/>
                              <w:lang w:val="fr-FR"/>
                            </w:rPr>
                            <w:object w:dxaOrig="660" w:dyaOrig="400" w14:anchorId="23A60622">
                              <v:shape id="_x0000_i1081" type="#_x0000_t75" style="width:33.3pt;height:20.4pt" o:ole="">
                                <v:imagedata r:id="rId157" o:title=""/>
                              </v:shape>
                              <o:OLEObject Type="Embed" ProgID="Equation.DSMT4" ShapeID="_x0000_i1081" DrawAspect="Content" ObjectID="_1689670515" r:id="rId173"/>
                            </w:object>
                          </w:r>
                        </w:p>
                        <w:p w14:paraId="0281648A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2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: 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33460D4F">
                              <v:shape id="_x0000_i1083" type="#_x0000_t75" style="width:48.25pt;height:23.75pt" o:ole="">
                                <v:imagedata r:id="rId159" o:title=""/>
                              </v:shape>
                              <o:OLEObject Type="Embed" ProgID="Equation.DSMT4" ShapeID="_x0000_i1083" DrawAspect="Content" ObjectID="_1689670516" r:id="rId174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(trong nhiều trường hợp để 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21796A11">
                              <v:shape id="_x0000_i1085" type="#_x0000_t75" style="width:48.25pt;height:23.75pt" o:ole="">
                                <v:imagedata r:id="rId161" o:title=""/>
                              </v:shape>
                              <o:OLEObject Type="Embed" ProgID="Equation.DSMT4" ShapeID="_x0000_i1085" DrawAspect="Content" ObjectID="_1689670517" r:id="rId175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ta cần tính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4"/>
                              <w:lang w:val="fr-FR"/>
                            </w:rPr>
                            <w:object w:dxaOrig="980" w:dyaOrig="499" w14:anchorId="49E6C3E6">
                              <v:shape id="_x0000_i1087" type="#_x0000_t75" style="width:48.9pt;height:24.45pt" o:ole="">
                                <v:imagedata r:id="rId163" o:title=""/>
                              </v:shape>
                              <o:OLEObject Type="Embed" ProgID="Equation.DSMT4" ShapeID="_x0000_i1087" DrawAspect="Content" ObjectID="_1689670518" r:id="rId176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4"/>
                              <w:lang w:val="fr-FR"/>
                            </w:rPr>
                            <w:object w:dxaOrig="980" w:dyaOrig="499" w14:anchorId="34F63176">
                              <v:shape id="_x0000_i1089" type="#_x0000_t75" style="width:48.9pt;height:24.45pt" o:ole="">
                                <v:imagedata r:id="rId165" o:title=""/>
                              </v:shape>
                              <o:OLEObject Type="Embed" ProgID="Equation.DSMT4" ShapeID="_x0000_i1089" DrawAspect="Content" ObjectID="_1689670519" r:id="rId177"/>
                            </w:object>
                          </w:r>
                        </w:p>
                        <w:p w14:paraId="38FAC14C" w14:textId="77777777" w:rsidR="00D50533" w:rsidRPr="00056B71" w:rsidRDefault="00D50533" w:rsidP="00C5479F">
                          <w:pPr>
                            <w:numPr>
                              <w:ilvl w:val="0"/>
                              <w:numId w:val="4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FF0000"/>
                              <w:lang w:val="fr-FR"/>
                            </w:rPr>
                            <w:t>Bước 3</w:t>
                          </w:r>
                          <w:r w:rsidRPr="004B1E1B">
                            <w:rPr>
                              <w:rFonts w:ascii="Chu Van An" w:hAnsi="Chu Van An" w:cs="Chu Van An"/>
                              <w:b/>
                              <w:bCs/>
                              <w:color w:val="FF0000"/>
                              <w:lang w:val="fr-FR"/>
                            </w:rPr>
                            <w:t> </w:t>
                          </w:r>
                          <w:r w:rsidRPr="00056B71"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  <w:t xml:space="preserve">: </w: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So sánh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22"/>
                              <w:lang w:val="fr-FR"/>
                            </w:rPr>
                            <w:object w:dxaOrig="960" w:dyaOrig="480" w14:anchorId="63D44CB7">
                              <v:shape id="_x0000_i1091" type="#_x0000_t75" style="width:48.25pt;height:23.75pt" o:ole="">
                                <v:imagedata r:id="rId159" o:title=""/>
                              </v:shape>
                              <o:OLEObject Type="Embed" ProgID="Equation.DSMT4" ShapeID="_x0000_i1091" DrawAspect="Content" ObjectID="_1689670520" r:id="rId178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56B71">
                            <w:rPr>
                              <w:rFonts w:ascii="Chu Van An" w:hAnsi="Chu Van An" w:cs="Chu Van An"/>
                              <w:position w:val="-14"/>
                              <w:lang w:val="fr-FR"/>
                            </w:rPr>
                            <w:object w:dxaOrig="660" w:dyaOrig="400" w14:anchorId="628FE1F1">
                              <v:shape id="_x0000_i1093" type="#_x0000_t75" style="width:33.3pt;height:20.4pt" o:ole="">
                                <v:imagedata r:id="rId157" o:title=""/>
                              </v:shape>
                              <o:OLEObject Type="Embed" ProgID="Equation.DSMT4" ShapeID="_x0000_i1093" DrawAspect="Content" ObjectID="_1689670521" r:id="rId179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rồi rút ra kết luận.</w:t>
                          </w:r>
                        </w:p>
                        <w:p w14:paraId="06D65F2D" w14:textId="77777777" w:rsidR="00D50533" w:rsidRPr="00AD7ED3" w:rsidRDefault="00D50533" w:rsidP="00B23917">
                          <w:pPr>
                            <w:ind w:firstLine="720"/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</w:pPr>
                          <w:r w:rsidRPr="000C43A0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lang w:val="fr-FR"/>
                            </w:rPr>
                            <w:sym w:font="Wingdings" w:char="F040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lang w:val="fr-FR"/>
                            </w:rPr>
                            <w:t xml:space="preserve"> </w:t>
                          </w:r>
                          <w:r w:rsidRPr="000C43A0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  <w:t>Chú ý:</w:t>
                          </w:r>
                          <w:r w:rsidRPr="000C43A0">
                            <w:rPr>
                              <w:rFonts w:ascii="Chu Van An" w:hAnsi="Chu Van An" w:cs="Chu Van An"/>
                              <w:i/>
                              <w:iCs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  <w:t xml:space="preserve">hàm số không liên tục tại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position w:val="-12"/>
                            </w:rPr>
                            <w:object w:dxaOrig="260" w:dyaOrig="360" w14:anchorId="44DBD61C">
                              <v:shape id="_x0000_i1095" type="#_x0000_t75" style="width:13.6pt;height:18.35pt" o:ole="">
                                <v:imagedata r:id="rId155" o:title=""/>
                              </v:shape>
                              <o:OLEObject Type="Embed" ProgID="Equation.DSMT4" ShapeID="_x0000_i1095" DrawAspect="Content" ObjectID="_1689670522" r:id="rId180"/>
                            </w:objec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lang w:val="fr-FR"/>
                            </w:rPr>
                            <w:t xml:space="preserve"> thì được gọi là gián đoạn tại </w:t>
                          </w:r>
                          <w:r w:rsidRPr="00056B71">
                            <w:rPr>
                              <w:rFonts w:ascii="Chu Van An" w:hAnsi="Chu Van An" w:cs="Chu Van An"/>
                              <w:i/>
                              <w:iCs/>
                              <w:position w:val="-12"/>
                            </w:rPr>
                            <w:object w:dxaOrig="260" w:dyaOrig="360" w14:anchorId="40B1B7CE">
                              <v:shape id="_x0000_i1097" type="#_x0000_t75" style="width:13.6pt;height:18.35pt" o:ole="">
                                <v:imagedata r:id="rId155" o:title=""/>
                              </v:shape>
                              <o:OLEObject Type="Embed" ProgID="Equation.DSMT4" ShapeID="_x0000_i1097" DrawAspect="Content" ObjectID="_1689670523" r:id="rId181"/>
                            </w:object>
                          </w:r>
                        </w:p>
                        <w:p w14:paraId="5BE8E83F" w14:textId="77777777" w:rsidR="00D50533" w:rsidRDefault="00D50533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20" style="position:absolute;left:1508;width:48981;height:5715" coordorigin="1508" coordsize="48984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21" style="position:absolute;left:1508;width:48984;height:4857" coordorigin="1508" coordsize="489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22" style="position:absolute;left:1840;width:48652;height:4857" coordorigin="1840" coordsize="486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23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24" style="position:absolute;left:15021;width:35471;height:4857" coordorigin="15021" coordsize="354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25" style="position:absolute;left:16117;top:1043;width:34375;height:3696" coordorigin="16117,1043" coordsize="343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26" type="#_x0000_t55" style="position:absolute;left:17610;top:1051;width:3288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" adj="21211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879B01B" w14:textId="77777777" w:rsidR="00D50533" w:rsidRPr="0050766A" w:rsidRDefault="00D50533" w:rsidP="00B2391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50766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Xét tính liên tục của hàm số tại một điểm</w:t>
                                    </w:r>
                                  </w:p>
                                  <w:p w14:paraId="7A6A63C0" w14:textId="55632B1C" w:rsidR="00D50533" w:rsidRDefault="00D50533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28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29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31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36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CFF4A1C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spacing w:beforeLines="20" w:before="48" w:afterLines="20" w:after="48" w:line="288" w:lineRule="auto"/>
        <w:ind w:left="426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color w:val="0033CC"/>
          <w:sz w:val="24"/>
          <w:szCs w:val="24"/>
          <w:lang w:val="fr-FR"/>
        </w:rPr>
        <w:t>Câu 1.</w:t>
      </w:r>
      <w:r w:rsidRPr="00E80FF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Xét tính liên tục của hàm số tại điểm được chỉ ra :</w:t>
      </w:r>
    </w:p>
    <w:p w14:paraId="48CB0CE2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hd w:val="clear" w:color="auto" w:fill="F7FEFF"/>
        <w:ind w:left="426"/>
        <w:rPr>
          <w:rFonts w:ascii="Chu Van An" w:hAnsi="Chu Van An" w:cs="Chu Van An"/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E80FF9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06B2ECB6">
          <v:shape id="_x0000_i1098" type="#_x0000_t75" style="width:8.85pt;height:13.6pt" o:ole="">
            <v:imagedata r:id="rId182" o:title=""/>
          </v:shape>
          <o:OLEObject Type="Embed" ProgID="Equation.DSMT4" ShapeID="_x0000_i1098" DrawAspect="Content" ObjectID="_1689669497" r:id="rId183"/>
        </w:object>
      </w:r>
      <w:r w:rsidRPr="00E80FF9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2520" w:dyaOrig="1040" w14:anchorId="192FB645">
          <v:shape id="_x0000_i1099" type="#_x0000_t75" style="width:126.35pt;height:51.6pt" o:ole="">
            <v:imagedata r:id="rId184" o:title=""/>
          </v:shape>
          <o:OLEObject Type="Embed" ProgID="Equation.DSMT4" ShapeID="_x0000_i1099" DrawAspect="Content" ObjectID="_1689669498" r:id="rId185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567038BA">
          <v:shape id="_x0000_i1100" type="#_x0000_t75" style="width:26.5pt;height:13.6pt" o:ole="">
            <v:imagedata r:id="rId186" o:title=""/>
          </v:shape>
          <o:OLEObject Type="Embed" ProgID="Equation.DSMT4" ShapeID="_x0000_i1100" DrawAspect="Content" ObjectID="_1689669499" r:id="rId187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)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  <w:t>b)</w:t>
      </w:r>
      <w:r w:rsidRPr="00E80FF9">
        <w:rPr>
          <w:rFonts w:ascii="Chu Van An" w:hAnsi="Chu Van An" w:cs="Chu Van An"/>
          <w:color w:val="000000" w:themeColor="text1"/>
          <w:position w:val="-62"/>
          <w:sz w:val="24"/>
          <w:szCs w:val="24"/>
        </w:rPr>
        <w:object w:dxaOrig="3700" w:dyaOrig="1359" w14:anchorId="2A3D123C">
          <v:shape id="_x0000_i1101" type="#_x0000_t75" style="width:184.75pt;height:67.9pt" o:ole="">
            <v:imagedata r:id="rId188" o:title=""/>
          </v:shape>
          <o:OLEObject Type="Embed" ProgID="Equation.DSMT4" ShapeID="_x0000_i1101" DrawAspect="Content" ObjectID="_1689669500" r:id="rId189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03F15966">
          <v:shape id="_x0000_i1102" type="#_x0000_t75" style="width:26.5pt;height:13.6pt" o:ole="">
            <v:imagedata r:id="rId186" o:title=""/>
          </v:shape>
          <o:OLEObject Type="Embed" ProgID="Equation.DSMT4" ShapeID="_x0000_i1102" DrawAspect="Content" ObjectID="_1689669501" r:id="rId190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05F1F3DA" w14:textId="2A5378D2" w:rsidR="00B23917" w:rsidRPr="00E80FF9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E24AF6A" w14:textId="77777777" w:rsidR="00B23917" w:rsidRPr="00E80FF9" w:rsidRDefault="00B23917" w:rsidP="00B23917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a)</w:t>
      </w:r>
      <w:r w:rsidRPr="00E80FF9">
        <w:rPr>
          <w:rFonts w:ascii="Chu Van An" w:hAnsi="Chu Van An" w:cs="Chu Van An"/>
          <w:sz w:val="24"/>
          <w:szCs w:val="24"/>
        </w:rPr>
        <w:t xml:space="preserve"> Ta có: </w:t>
      </w:r>
      <w:r w:rsidRPr="00E80FF9">
        <w:rPr>
          <w:rFonts w:ascii="Chu Van An" w:hAnsi="Chu Van An" w:cs="Chu Van An"/>
          <w:position w:val="-24"/>
          <w:sz w:val="24"/>
          <w:szCs w:val="24"/>
        </w:rPr>
        <w:object w:dxaOrig="2000" w:dyaOrig="620" w14:anchorId="02C34495">
          <v:shape id="_x0000_i1103" type="#_x0000_t75" style="width:100.55pt;height:30.55pt" o:ole="">
            <v:imagedata r:id="rId191" o:title=""/>
          </v:shape>
          <o:OLEObject Type="Embed" ProgID="Equation.DSMT4" ShapeID="_x0000_i1103" DrawAspect="Content" ObjectID="_1689669502" r:id="rId192"/>
        </w:object>
      </w:r>
    </w:p>
    <w:p w14:paraId="506A3858" w14:textId="77777777" w:rsidR="00B23917" w:rsidRPr="00E80FF9" w:rsidRDefault="00B23917" w:rsidP="00B23917">
      <w:pPr>
        <w:spacing w:beforeLines="20" w:before="48" w:afterLines="20" w:after="48" w:line="288" w:lineRule="auto"/>
        <w:ind w:firstLine="993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position w:val="-24"/>
          <w:sz w:val="24"/>
          <w:szCs w:val="24"/>
        </w:rPr>
        <w:object w:dxaOrig="3700" w:dyaOrig="620" w14:anchorId="182AC0ED">
          <v:shape id="_x0000_i1104" type="#_x0000_t75" style="width:184.75pt;height:30.55pt" o:ole="">
            <v:imagedata r:id="rId193" o:title=""/>
          </v:shape>
          <o:OLEObject Type="Embed" ProgID="Equation.DSMT4" ShapeID="_x0000_i1104" DrawAspect="Content" ObjectID="_1689669503" r:id="rId194"/>
        </w:object>
      </w:r>
      <w:r w:rsidRPr="00E80FF9">
        <w:rPr>
          <w:rFonts w:ascii="Chu Van An" w:hAnsi="Chu Van An" w:cs="Chu Van An"/>
          <w:sz w:val="24"/>
          <w:szCs w:val="24"/>
        </w:rPr>
        <w:t xml:space="preserve"> hàm số liên tục tại </w:t>
      </w:r>
      <w:r w:rsidRPr="00E80FF9">
        <w:rPr>
          <w:rFonts w:ascii="Chu Van An" w:hAnsi="Chu Van An" w:cs="Chu Van An"/>
          <w:position w:val="-6"/>
          <w:sz w:val="24"/>
          <w:szCs w:val="24"/>
          <w:lang w:val="fr-FR"/>
        </w:rPr>
        <w:object w:dxaOrig="680" w:dyaOrig="279" w14:anchorId="3B3811CD">
          <v:shape id="_x0000_i1105" type="#_x0000_t75" style="width:33.95pt;height:13.6pt" o:ole="">
            <v:imagedata r:id="rId195" o:title=""/>
          </v:shape>
          <o:OLEObject Type="Embed" ProgID="Equation.DSMT4" ShapeID="_x0000_i1105" DrawAspect="Content" ObjectID="_1689669504" r:id="rId196"/>
        </w:object>
      </w:r>
    </w:p>
    <w:p w14:paraId="160062B6" w14:textId="77777777" w:rsidR="00B23917" w:rsidRPr="00E80FF9" w:rsidRDefault="00B23917" w:rsidP="00B23917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b)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Ta có : </w:t>
      </w:r>
      <w:r w:rsidRPr="00E80FF9">
        <w:rPr>
          <w:rFonts w:ascii="Chu Van An" w:hAnsi="Chu Van An" w:cs="Chu Van An"/>
          <w:position w:val="-24"/>
          <w:sz w:val="24"/>
          <w:szCs w:val="24"/>
          <w:lang w:val="fr-FR"/>
        </w:rPr>
        <w:object w:dxaOrig="920" w:dyaOrig="620" w14:anchorId="710FBDCF">
          <v:shape id="_x0000_i1106" type="#_x0000_t75" style="width:45.5pt;height:30.55pt" o:ole="">
            <v:imagedata r:id="rId197" o:title=""/>
          </v:shape>
          <o:OLEObject Type="Embed" ProgID="Equation.DSMT4" ShapeID="_x0000_i1106" DrawAspect="Content" ObjectID="_1689669505" r:id="rId198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D79252" w14:textId="77777777" w:rsidR="00B23917" w:rsidRPr="00E80FF9" w:rsidRDefault="00B23917" w:rsidP="00B23917">
      <w:pPr>
        <w:spacing w:beforeLines="20" w:before="48" w:afterLines="20" w:after="48" w:line="288" w:lineRule="auto"/>
        <w:ind w:firstLine="1134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position w:val="-42"/>
          <w:sz w:val="24"/>
          <w:szCs w:val="24"/>
        </w:rPr>
        <w:object w:dxaOrig="7900" w:dyaOrig="960" w14:anchorId="03F1B453">
          <v:shape id="_x0000_i1107" type="#_x0000_t75" style="width:395.3pt;height:48.25pt" o:ole="">
            <v:imagedata r:id="rId199" o:title=""/>
          </v:shape>
          <o:OLEObject Type="Embed" ProgID="Equation.DSMT4" ShapeID="_x0000_i1107" DrawAspect="Content" ObjectID="_1689669506" r:id="rId200"/>
        </w:object>
      </w:r>
    </w:p>
    <w:p w14:paraId="14152218" w14:textId="77777777" w:rsidR="00B23917" w:rsidRPr="00E80FF9" w:rsidRDefault="00B23917" w:rsidP="00B23917">
      <w:pPr>
        <w:spacing w:beforeLines="20" w:before="48" w:afterLines="20" w:after="48" w:line="288" w:lineRule="auto"/>
        <w:ind w:firstLine="1134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E80FF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Vậy hàm số liên tục tại </w:t>
      </w:r>
      <w:r w:rsidRPr="00E80FF9">
        <w:rPr>
          <w:rFonts w:ascii="Chu Van An" w:hAnsi="Chu Van An" w:cs="Chu Van An"/>
          <w:position w:val="-6"/>
          <w:sz w:val="24"/>
          <w:szCs w:val="24"/>
        </w:rPr>
        <w:object w:dxaOrig="520" w:dyaOrig="279" w14:anchorId="6A9F8D05">
          <v:shape id="_x0000_i1108" type="#_x0000_t75" style="width:26.5pt;height:13.6pt" o:ole="">
            <v:imagedata r:id="rId201" o:title=""/>
          </v:shape>
          <o:OLEObject Type="Embed" ProgID="Equation.DSMT4" ShapeID="_x0000_i1108" DrawAspect="Content" ObjectID="_1689669507" r:id="rId202"/>
        </w:object>
      </w:r>
      <w:r w:rsidRPr="00E80FF9">
        <w:rPr>
          <w:rFonts w:ascii="Chu Van An" w:hAnsi="Chu Van An" w:cs="Chu Van An"/>
          <w:sz w:val="24"/>
          <w:szCs w:val="24"/>
        </w:rPr>
        <w:t>.</w:t>
      </w:r>
    </w:p>
    <w:p w14:paraId="43562138" w14:textId="77777777" w:rsidR="00B23917" w:rsidRPr="00E80FF9" w:rsidRDefault="00B23917" w:rsidP="00B23917">
      <w:pPr>
        <w:rPr>
          <w:color w:val="000000" w:themeColor="text1"/>
          <w:sz w:val="24"/>
          <w:szCs w:val="24"/>
        </w:rPr>
      </w:pPr>
    </w:p>
    <w:p w14:paraId="162D2E5D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b/>
          <w:color w:val="0033CC"/>
          <w:sz w:val="24"/>
          <w:szCs w:val="24"/>
          <w:lang w:val="fr-FR"/>
        </w:rPr>
        <w:t xml:space="preserve">Câu 2. 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Xét tính liên tục của hàm số tại điểm được chỉ ra:</w:t>
      </w:r>
    </w:p>
    <w:p w14:paraId="5E585DE8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ind w:left="284"/>
        <w:rPr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E80FF9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480" w:dyaOrig="1040" w14:anchorId="253F6204">
          <v:shape id="_x0000_i1109" type="#_x0000_t75" style="width:173.9pt;height:51.6pt" o:ole="">
            <v:imagedata r:id="rId203" o:title=""/>
          </v:shape>
          <o:OLEObject Type="Embed" ProgID="Equation.DSMT4" ShapeID="_x0000_i1109" DrawAspect="Content" ObjectID="_1689669508" r:id="rId204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  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0" w:dyaOrig="279" w14:anchorId="0BA00A73">
          <v:shape id="_x0000_i1110" type="#_x0000_t75" style="width:28.55pt;height:13.6pt" o:ole="">
            <v:imagedata r:id="rId205" o:title=""/>
          </v:shape>
          <o:OLEObject Type="Embed" ProgID="Equation.DSMT4" ShapeID="_x0000_i1110" DrawAspect="Content" ObjectID="_1689669509" r:id="rId206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) 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E80FF9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3080" w:dyaOrig="1160" w14:anchorId="15BD8CD6">
          <v:shape id="_x0000_i1111" type="#_x0000_t75" style="width:153.5pt;height:58.4pt" o:ole="">
            <v:imagedata r:id="rId207" o:title=""/>
          </v:shape>
          <o:OLEObject Type="Embed" ProgID="Equation.DSMT4" ShapeID="_x0000_i1111" DrawAspect="Content" ObjectID="_1689669510" r:id="rId208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40" w:dyaOrig="279" w14:anchorId="23D0A3EB">
          <v:shape id="_x0000_i1112" type="#_x0000_t75" style="width:27.15pt;height:13.6pt" o:ole="">
            <v:imagedata r:id="rId209" o:title=""/>
          </v:shape>
          <o:OLEObject Type="Embed" ProgID="Equation.DSMT4" ShapeID="_x0000_i1112" DrawAspect="Content" ObjectID="_1689669511" r:id="rId210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6D18EC7C" w14:textId="6C65801D" w:rsidR="00B23917" w:rsidRPr="00E80FF9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3535D3" w14:textId="77777777" w:rsidR="00B23917" w:rsidRPr="00E80FF9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E80FF9">
        <w:rPr>
          <w:rFonts w:ascii="Chu Van An" w:hAnsi="Chu Van An" w:cs="Chu Van An"/>
          <w:sz w:val="24"/>
          <w:szCs w:val="24"/>
        </w:rPr>
        <w:t xml:space="preserve"> Ta có: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900" w:dyaOrig="400" w14:anchorId="0E718AC3">
          <v:shape id="_x0000_i1113" type="#_x0000_t75" style="width:44.85pt;height:20.4pt" o:ole="">
            <v:imagedata r:id="rId211" o:title=""/>
          </v:shape>
          <o:OLEObject Type="Embed" ProgID="Equation.DSMT4" ShapeID="_x0000_i1113" DrawAspect="Content" ObjectID="_1689669512" r:id="rId212"/>
        </w:object>
      </w:r>
    </w:p>
    <w:p w14:paraId="445EC555" w14:textId="77777777" w:rsidR="00B23917" w:rsidRPr="00E80FF9" w:rsidRDefault="00B23917" w:rsidP="00C5479F">
      <w:pPr>
        <w:pStyle w:val="ListParagraph"/>
        <w:numPr>
          <w:ilvl w:val="0"/>
          <w:numId w:val="5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Mà </w:t>
      </w:r>
      <w:r w:rsidRPr="00E80FF9">
        <w:rPr>
          <w:position w:val="-32"/>
          <w:szCs w:val="24"/>
        </w:rPr>
        <w:object w:dxaOrig="8460" w:dyaOrig="800" w14:anchorId="34E51283">
          <v:shape id="_x0000_i1114" type="#_x0000_t75" style="width:423.15pt;height:40.1pt" o:ole="">
            <v:imagedata r:id="rId213" o:title=""/>
          </v:shape>
          <o:OLEObject Type="Embed" ProgID="Equation.DSMT4" ShapeID="_x0000_i1114" DrawAspect="Content" ObjectID="_1689669513" r:id="rId214"/>
        </w:object>
      </w:r>
    </w:p>
    <w:p w14:paraId="02C51417" w14:textId="77777777" w:rsidR="00B23917" w:rsidRPr="00E80FF9" w:rsidRDefault="00B23917" w:rsidP="00C5479F">
      <w:pPr>
        <w:pStyle w:val="ListParagraph"/>
        <w:numPr>
          <w:ilvl w:val="0"/>
          <w:numId w:val="5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Vậy hàm số liên tục tại </w:t>
      </w:r>
      <w:r w:rsidRPr="00E80FF9">
        <w:rPr>
          <w:position w:val="-6"/>
          <w:szCs w:val="24"/>
        </w:rPr>
        <w:object w:dxaOrig="560" w:dyaOrig="279" w14:anchorId="530403DB">
          <v:shape id="_x0000_i1115" type="#_x0000_t75" style="width:28.55pt;height:13.6pt" o:ole="">
            <v:imagedata r:id="rId215" o:title=""/>
          </v:shape>
          <o:OLEObject Type="Embed" ProgID="Equation.DSMT4" ShapeID="_x0000_i1115" DrawAspect="Content" ObjectID="_1689669514" r:id="rId216"/>
        </w:object>
      </w:r>
    </w:p>
    <w:p w14:paraId="5DA07166" w14:textId="77777777" w:rsidR="00B23917" w:rsidRPr="00E80FF9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E80FF9">
        <w:rPr>
          <w:rFonts w:ascii="Chu Van An" w:hAnsi="Chu Van An" w:cs="Chu Van An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2180" w:dyaOrig="440" w14:anchorId="5C14C159">
          <v:shape id="_x0000_i1116" type="#_x0000_t75" style="width:108.7pt;height:21.75pt" o:ole="">
            <v:imagedata r:id="rId217" o:title=""/>
          </v:shape>
          <o:OLEObject Type="Embed" ProgID="Equation.DSMT4" ShapeID="_x0000_i1116" DrawAspect="Content" ObjectID="_1689669515" r:id="rId218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F2B34FD" w14:textId="77777777" w:rsidR="00B23917" w:rsidRPr="00E80FF9" w:rsidRDefault="00B23917" w:rsidP="00C5479F">
      <w:pPr>
        <w:pStyle w:val="ListParagraph"/>
        <w:numPr>
          <w:ilvl w:val="0"/>
          <w:numId w:val="6"/>
        </w:numPr>
        <w:spacing w:beforeLines="20" w:before="48" w:afterLines="20" w:after="48" w:line="288" w:lineRule="auto"/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t xml:space="preserve">Lại có </w:t>
      </w:r>
      <w:r w:rsidRPr="00E80FF9">
        <w:rPr>
          <w:position w:val="-20"/>
          <w:szCs w:val="24"/>
        </w:rPr>
        <w:object w:dxaOrig="3220" w:dyaOrig="520" w14:anchorId="234A568A">
          <v:shape id="_x0000_i1117" type="#_x0000_t75" style="width:161.65pt;height:26.5pt" o:ole="">
            <v:imagedata r:id="rId219" o:title=""/>
          </v:shape>
          <o:OLEObject Type="Embed" ProgID="Equation.DSMT4" ShapeID="_x0000_i1117" DrawAspect="Content" ObjectID="_1689669516" r:id="rId220"/>
        </w:object>
      </w:r>
    </w:p>
    <w:p w14:paraId="679CC412" w14:textId="77777777" w:rsidR="00B23917" w:rsidRPr="00E80FF9" w:rsidRDefault="00B23917" w:rsidP="00C5479F">
      <w:pPr>
        <w:pStyle w:val="ListParagraph"/>
        <w:numPr>
          <w:ilvl w:val="0"/>
          <w:numId w:val="6"/>
        </w:numPr>
        <w:spacing w:beforeLines="20" w:before="48" w:afterLines="20" w:after="48" w:line="288" w:lineRule="auto"/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t xml:space="preserve">Và </w:t>
      </w:r>
      <w:r w:rsidRPr="00E80FF9">
        <w:rPr>
          <w:position w:val="-42"/>
          <w:szCs w:val="24"/>
        </w:rPr>
        <w:object w:dxaOrig="7860" w:dyaOrig="960" w14:anchorId="75E6B27D">
          <v:shape id="_x0000_i1118" type="#_x0000_t75" style="width:393.3pt;height:48.25pt" o:ole="">
            <v:imagedata r:id="rId221" o:title=""/>
          </v:shape>
          <o:OLEObject Type="Embed" ProgID="Equation.DSMT4" ShapeID="_x0000_i1118" DrawAspect="Content" ObjectID="_1689669517" r:id="rId222"/>
        </w:object>
      </w:r>
    </w:p>
    <w:p w14:paraId="723BB2DB" w14:textId="041AD19E" w:rsidR="00B23917" w:rsidRPr="00E80FF9" w:rsidRDefault="00B23917" w:rsidP="00B23917">
      <w:pPr>
        <w:spacing w:beforeLines="20" w:before="48" w:afterLines="20" w:after="48" w:line="288" w:lineRule="auto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E80FF9">
        <w:rPr>
          <w:rFonts w:ascii="Chu Van An" w:hAnsi="Chu Van An" w:cs="Chu Van An"/>
          <w:sz w:val="24"/>
          <w:szCs w:val="24"/>
          <w:lang w:val="fr-FR"/>
        </w:rPr>
        <w:t xml:space="preserve">Từ đó </w:t>
      </w:r>
      <w:r w:rsidRPr="00E80FF9">
        <w:rPr>
          <w:position w:val="-20"/>
          <w:sz w:val="24"/>
          <w:szCs w:val="24"/>
        </w:rPr>
        <w:object w:dxaOrig="1939" w:dyaOrig="460" w14:anchorId="2E5A54C1">
          <v:shape id="_x0000_i1119" type="#_x0000_t75" style="width:96.45pt;height:23.1pt" o:ole="">
            <v:imagedata r:id="rId223" o:title=""/>
          </v:shape>
          <o:OLEObject Type="Embed" ProgID="Equation.DSMT4" ShapeID="_x0000_i1119" DrawAspect="Content" ObjectID="_1689669518" r:id="rId224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hàm số liên tục tại </w:t>
      </w:r>
      <w:r w:rsidRPr="00E80FF9">
        <w:rPr>
          <w:position w:val="-6"/>
          <w:sz w:val="24"/>
          <w:szCs w:val="24"/>
        </w:rPr>
        <w:object w:dxaOrig="540" w:dyaOrig="279" w14:anchorId="5A7246F4">
          <v:shape id="_x0000_i1120" type="#_x0000_t75" style="width:27.15pt;height:13.6pt" o:ole="">
            <v:imagedata r:id="rId225" o:title=""/>
          </v:shape>
          <o:OLEObject Type="Embed" ProgID="Equation.DSMT4" ShapeID="_x0000_i1120" DrawAspect="Content" ObjectID="_1689669519" r:id="rId226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>.</w:t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</w:p>
    <w:p w14:paraId="7B30909F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color w:val="0033CC"/>
          <w:sz w:val="24"/>
          <w:szCs w:val="24"/>
          <w:lang w:val="fr-FR"/>
        </w:rPr>
        <w:t xml:space="preserve">Câu 3. </w:t>
      </w:r>
      <w:r w:rsidRPr="00E80FF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Xét tính liên tục của hàm số tại điểm được chỉ ra: </w:t>
      </w:r>
    </w:p>
    <w:p w14:paraId="11292EC2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E80FF9">
        <w:rPr>
          <w:rFonts w:ascii="Chu Van An" w:hAnsi="Chu Van An" w:cs="Chu Van An"/>
          <w:color w:val="000000" w:themeColor="text1"/>
          <w:position w:val="-34"/>
          <w:sz w:val="24"/>
          <w:szCs w:val="24"/>
        </w:rPr>
        <w:object w:dxaOrig="2720" w:dyaOrig="800" w14:anchorId="38F23D09">
          <v:shape id="_x0000_i1121" type="#_x0000_t75" style="width:135.85pt;height:40.1pt" o:ole="">
            <v:imagedata r:id="rId227" o:title=""/>
          </v:shape>
          <o:OLEObject Type="Embed" ProgID="Equation.DSMT4" ShapeID="_x0000_i1121" DrawAspect="Content" ObjectID="_1689669520" r:id="rId228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0" w:dyaOrig="279" w14:anchorId="401C536B">
          <v:shape id="_x0000_i1122" type="#_x0000_t75" style="width:28.55pt;height:13.6pt" o:ole="">
            <v:imagedata r:id="rId229" o:title=""/>
          </v:shape>
          <o:OLEObject Type="Embed" ProgID="Equation.DSMT4" ShapeID="_x0000_i1122" DrawAspect="Content" ObjectID="_1689669521" r:id="rId230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)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E80FF9">
        <w:rPr>
          <w:rFonts w:ascii="Chu Van An" w:hAnsi="Chu Van An" w:cs="Chu Van An"/>
          <w:color w:val="000000" w:themeColor="text1"/>
          <w:position w:val="-48"/>
          <w:sz w:val="24"/>
          <w:szCs w:val="24"/>
        </w:rPr>
        <w:object w:dxaOrig="2900" w:dyaOrig="1080" w14:anchorId="19B8FED9">
          <v:shape id="_x0000_i1123" type="#_x0000_t75" style="width:145.35pt;height:54.35pt" o:ole="">
            <v:imagedata r:id="rId231" o:title=""/>
          </v:shape>
          <o:OLEObject Type="Embed" ProgID="Equation.DSMT4" ShapeID="_x0000_i1123" DrawAspect="Content" ObjectID="_1689669522" r:id="rId232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 (tại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20" w:dyaOrig="279" w14:anchorId="69158F8A">
          <v:shape id="_x0000_i1124" type="#_x0000_t75" style="width:26.5pt;height:13.6pt" o:ole="">
            <v:imagedata r:id="rId233" o:title=""/>
          </v:shape>
          <o:OLEObject Type="Embed" ProgID="Equation.DSMT4" ShapeID="_x0000_i1124" DrawAspect="Content" ObjectID="_1689669523" r:id="rId234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)</w:t>
      </w:r>
    </w:p>
    <w:p w14:paraId="71F421F0" w14:textId="0C16FAAC" w:rsidR="00B23917" w:rsidRPr="00E80FF9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DC6E734" w14:textId="77777777" w:rsidR="00B23917" w:rsidRPr="00E80FF9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E80FF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Ta có: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1920" w:dyaOrig="400" w14:anchorId="68978A7B">
          <v:shape id="_x0000_i1125" type="#_x0000_t75" style="width:95.75pt;height:20.4pt" o:ole="">
            <v:imagedata r:id="rId235" o:title=""/>
          </v:shape>
          <o:OLEObject Type="Embed" ProgID="Equation.DSMT4" ShapeID="_x0000_i1125" DrawAspect="Content" ObjectID="_1689669524" r:id="rId236"/>
        </w:object>
      </w:r>
      <w:r w:rsidRPr="00E80FF9">
        <w:rPr>
          <w:rFonts w:ascii="Chu Van An" w:hAnsi="Chu Van An" w:cs="Chu Van An"/>
          <w:sz w:val="24"/>
          <w:szCs w:val="24"/>
        </w:rPr>
        <w:t>.</w:t>
      </w:r>
    </w:p>
    <w:p w14:paraId="12A088D7" w14:textId="77777777" w:rsidR="00B23917" w:rsidRPr="00E80FF9" w:rsidRDefault="00B23917" w:rsidP="00C5479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lastRenderedPageBreak/>
        <w:t xml:space="preserve">Lại có </w:t>
      </w:r>
      <w:r w:rsidRPr="00E80FF9">
        <w:rPr>
          <w:position w:val="-44"/>
          <w:szCs w:val="24"/>
        </w:rPr>
        <w:object w:dxaOrig="2680" w:dyaOrig="999" w14:anchorId="18A874B7">
          <v:shape id="_x0000_i1126" type="#_x0000_t75" style="width:134.5pt;height:50.25pt" o:ole="">
            <v:imagedata r:id="rId237" o:title=""/>
          </v:shape>
          <o:OLEObject Type="Embed" ProgID="Equation.DSMT4" ShapeID="_x0000_i1126" DrawAspect="Content" ObjectID="_1689669525" r:id="rId238"/>
        </w:object>
      </w:r>
      <w:r w:rsidRPr="00E80FF9">
        <w:rPr>
          <w:rFonts w:ascii="Chu Van An" w:hAnsi="Chu Van An" w:cs="Chu Van An"/>
          <w:szCs w:val="24"/>
        </w:rPr>
        <w:t xml:space="preserve"> nên không tồn tại giới hạn hàm số tại </w:t>
      </w:r>
      <w:r w:rsidRPr="00E80FF9">
        <w:rPr>
          <w:position w:val="-6"/>
          <w:szCs w:val="24"/>
        </w:rPr>
        <w:object w:dxaOrig="560" w:dyaOrig="279" w14:anchorId="119256C4">
          <v:shape id="_x0000_i1127" type="#_x0000_t75" style="width:28.55pt;height:13.6pt" o:ole="">
            <v:imagedata r:id="rId239" o:title=""/>
          </v:shape>
          <o:OLEObject Type="Embed" ProgID="Equation.DSMT4" ShapeID="_x0000_i1127" DrawAspect="Content" ObjectID="_1689669526" r:id="rId240"/>
        </w:object>
      </w:r>
    </w:p>
    <w:p w14:paraId="33AE5681" w14:textId="77777777" w:rsidR="00B23917" w:rsidRPr="00E80FF9" w:rsidRDefault="00B23917" w:rsidP="00C5479F">
      <w:pPr>
        <w:pStyle w:val="ListParagraph"/>
        <w:numPr>
          <w:ilvl w:val="0"/>
          <w:numId w:val="7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Vậy hàm số không liên tục tại </w:t>
      </w:r>
      <w:r w:rsidRPr="00E80FF9">
        <w:rPr>
          <w:position w:val="-6"/>
          <w:szCs w:val="24"/>
        </w:rPr>
        <w:object w:dxaOrig="560" w:dyaOrig="279" w14:anchorId="36175F37">
          <v:shape id="_x0000_i1128" type="#_x0000_t75" style="width:28.55pt;height:13.6pt" o:ole="">
            <v:imagedata r:id="rId241" o:title=""/>
          </v:shape>
          <o:OLEObject Type="Embed" ProgID="Equation.DSMT4" ShapeID="_x0000_i1128" DrawAspect="Content" ObjectID="_1689669527" r:id="rId242"/>
        </w:object>
      </w:r>
      <w:r w:rsidRPr="00E80FF9">
        <w:rPr>
          <w:rFonts w:ascii="Chu Van An" w:hAnsi="Chu Van An" w:cs="Chu Van An"/>
          <w:szCs w:val="24"/>
        </w:rPr>
        <w:t>.</w:t>
      </w:r>
    </w:p>
    <w:p w14:paraId="423967C2" w14:textId="77777777" w:rsidR="00B23917" w:rsidRPr="00E80FF9" w:rsidRDefault="00B23917" w:rsidP="00B23917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E80FF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Ta có: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1680" w:dyaOrig="400" w14:anchorId="39AC9BCB">
          <v:shape id="_x0000_i1129" type="#_x0000_t75" style="width:84.25pt;height:20.4pt" o:ole="">
            <v:imagedata r:id="rId243" o:title=""/>
          </v:shape>
          <o:OLEObject Type="Embed" ProgID="Equation.DSMT4" ShapeID="_x0000_i1129" DrawAspect="Content" ObjectID="_1689669528" r:id="rId244"/>
        </w:object>
      </w:r>
      <w:r w:rsidRPr="00E80FF9">
        <w:rPr>
          <w:rFonts w:ascii="Chu Van An" w:hAnsi="Chu Van An" w:cs="Chu Van An"/>
          <w:sz w:val="24"/>
          <w:szCs w:val="24"/>
        </w:rPr>
        <w:t>.</w:t>
      </w:r>
    </w:p>
    <w:p w14:paraId="2F4E4F99" w14:textId="77777777" w:rsidR="00B23917" w:rsidRPr="00E80FF9" w:rsidRDefault="00B23917" w:rsidP="00C5479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Lại có </w:t>
      </w:r>
      <w:r w:rsidRPr="00E80FF9">
        <w:rPr>
          <w:position w:val="-68"/>
          <w:szCs w:val="24"/>
        </w:rPr>
        <w:object w:dxaOrig="7600" w:dyaOrig="1480" w14:anchorId="2DE19A48">
          <v:shape id="_x0000_i1130" type="#_x0000_t75" style="width:380.4pt;height:73.35pt" o:ole="">
            <v:imagedata r:id="rId245" o:title=""/>
          </v:shape>
          <o:OLEObject Type="Embed" ProgID="Equation.DSMT4" ShapeID="_x0000_i1130" DrawAspect="Content" ObjectID="_1689669529" r:id="rId246"/>
        </w:object>
      </w:r>
    </w:p>
    <w:p w14:paraId="67E9ED78" w14:textId="1918A53E" w:rsidR="002C6A0F" w:rsidRPr="00E80FF9" w:rsidRDefault="00B23917" w:rsidP="00C5479F">
      <w:pPr>
        <w:pStyle w:val="ListParagraph"/>
        <w:numPr>
          <w:ilvl w:val="0"/>
          <w:numId w:val="8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Rõ ràng </w:t>
      </w:r>
      <w:r w:rsidRPr="00E80FF9">
        <w:rPr>
          <w:position w:val="-20"/>
          <w:szCs w:val="24"/>
        </w:rPr>
        <w:object w:dxaOrig="2780" w:dyaOrig="460" w14:anchorId="42E88656">
          <v:shape id="_x0000_i1131" type="#_x0000_t75" style="width:138.55pt;height:23.1pt" o:ole="">
            <v:imagedata r:id="rId247" o:title=""/>
          </v:shape>
          <o:OLEObject Type="Embed" ProgID="Equation.DSMT4" ShapeID="_x0000_i1131" DrawAspect="Content" ObjectID="_1689669530" r:id="rId248"/>
        </w:object>
      </w:r>
      <w:r w:rsidRPr="00E80FF9">
        <w:rPr>
          <w:rFonts w:ascii="Chu Van An" w:hAnsi="Chu Van An" w:cs="Chu Van An"/>
          <w:szCs w:val="24"/>
        </w:rPr>
        <w:t xml:space="preserve"> nên hàm số liên tục tại </w:t>
      </w:r>
      <w:r w:rsidRPr="00E80FF9">
        <w:rPr>
          <w:position w:val="-6"/>
          <w:szCs w:val="24"/>
        </w:rPr>
        <w:object w:dxaOrig="520" w:dyaOrig="279" w14:anchorId="6D766456">
          <v:shape id="_x0000_i1132" type="#_x0000_t75" style="width:26.5pt;height:13.6pt" o:ole="">
            <v:imagedata r:id="rId249" o:title=""/>
          </v:shape>
          <o:OLEObject Type="Embed" ProgID="Equation.DSMT4" ShapeID="_x0000_i1132" DrawAspect="Content" ObjectID="_1689669531" r:id="rId250"/>
        </w:object>
      </w:r>
      <w:r w:rsidRPr="00E80FF9">
        <w:rPr>
          <w:rFonts w:ascii="Chu Van An" w:hAnsi="Chu Van An" w:cs="Chu Van An"/>
          <w:szCs w:val="24"/>
        </w:rPr>
        <w:t>.</w:t>
      </w:r>
    </w:p>
    <w:p w14:paraId="5DC8324A" w14:textId="0BF3C194" w:rsidR="007A7E85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73"/>
        <w:gridCol w:w="4995"/>
      </w:tblGrid>
      <w:tr w:rsidR="008C54C1" w:rsidRPr="00E80FF9" w14:paraId="054F1A78" w14:textId="77777777" w:rsidTr="008C54C1">
        <w:tc>
          <w:tcPr>
            <w:tcW w:w="5949" w:type="dxa"/>
            <w:shd w:val="clear" w:color="auto" w:fill="auto"/>
          </w:tcPr>
          <w:p w14:paraId="14AFE6BA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nào sau đây gián đoạn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85" w:dyaOrig="345" w14:anchorId="349404BF">
                <v:shape id="_x0000_i1133" type="#_x0000_t75" style="width:44.15pt;height:17pt" o:ole="">
                  <v:imagedata r:id="rId251" o:title=""/>
                </v:shape>
                <o:OLEObject Type="Embed" ProgID="Equation.DSMT4" ShapeID="_x0000_i1133" DrawAspect="Content" ObjectID="_1689669532" r:id="rId25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B33173B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" w:name="c1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255" w14:anchorId="2D86E85B">
                <v:shape id="_x0000_i1134" type="#_x0000_t75" style="width:45.5pt;height:12.9pt" o:ole="">
                  <v:imagedata r:id="rId253" o:title=""/>
                </v:shape>
                <o:OLEObject Type="Embed" ProgID="Equation.DSMT4" ShapeID="_x0000_i1134" DrawAspect="Content" ObjectID="_1689669533" r:id="rId25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" w:name="c1b"/>
            <w:bookmarkEnd w:id="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65" w:dyaOrig="675" w14:anchorId="2B8CC426">
                <v:shape id="_x0000_i1135" type="#_x0000_t75" style="width:67.9pt;height:33.95pt" o:ole="">
                  <v:imagedata r:id="rId255" o:title=""/>
                </v:shape>
                <o:OLEObject Type="Embed" ProgID="Equation.DSMT4" ShapeID="_x0000_i1135" DrawAspect="Content" ObjectID="_1689669534" r:id="rId25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0F0BF9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" w:name="c1c"/>
            <w:bookmarkEnd w:id="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75" w14:anchorId="524DBE85">
                <v:shape id="_x0000_i1136" type="#_x0000_t75" style="width:55pt;height:19pt" o:ole="">
                  <v:imagedata r:id="rId257" o:title=""/>
                </v:shape>
                <o:OLEObject Type="Embed" ProgID="Equation.DSMT4" ShapeID="_x0000_i1136" DrawAspect="Content" ObjectID="_1689669535" r:id="rId25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" w:name="c1d"/>
            <w:bookmarkEnd w:id="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00" w14:anchorId="0B92D08F">
                <v:shape id="_x0000_i1137" type="#_x0000_t75" style="width:45.5pt;height:14.95pt" o:ole="">
                  <v:imagedata r:id="rId259" o:title=""/>
                </v:shape>
                <o:OLEObject Type="Embed" ProgID="Equation.DSMT4" ShapeID="_x0000_i1137" DrawAspect="Content" ObjectID="_1689669536" r:id="rId26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"/>
          <w:p w14:paraId="064B2B9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CD5364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A8FE82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CA205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E48AE2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8ED23E4" w14:textId="77777777" w:rsidTr="008C54C1">
        <w:tc>
          <w:tcPr>
            <w:tcW w:w="5949" w:type="dxa"/>
            <w:shd w:val="clear" w:color="auto" w:fill="auto"/>
          </w:tcPr>
          <w:p w14:paraId="46B71575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" w:name="c2q"/>
            <w:bookmarkEnd w:id="6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E80FF9">
              <w:rPr>
                <w:rFonts w:ascii="Chu Van An" w:hAnsi="Chu Van An" w:cs="Chu Van An"/>
                <w:noProof/>
                <w:sz w:val="24"/>
                <w:szCs w:val="24"/>
              </w:rPr>
              <w:t xml:space="preserve">Hàm số nào sau đây gián đoạn tại </w:t>
            </w:r>
            <w:r w:rsidRPr="00E80FF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570" w:dyaOrig="270" w14:anchorId="1A57A211">
                <v:shape id="_x0000_i1138" type="#_x0000_t75" style="width:28.55pt;height:13.6pt" o:ole="">
                  <v:imagedata r:id="rId261" o:title=""/>
                </v:shape>
                <o:OLEObject Type="Embed" ProgID="Equation.DSMT4" ShapeID="_x0000_i1138" DrawAspect="Content" ObjectID="_1689669537" r:id="rId262"/>
              </w:object>
            </w:r>
            <w:r w:rsidRPr="00E80FF9">
              <w:rPr>
                <w:rFonts w:ascii="Chu Van An" w:hAnsi="Chu Van An" w:cs="Chu Van An"/>
                <w:noProof/>
                <w:sz w:val="24"/>
                <w:szCs w:val="24"/>
              </w:rPr>
              <w:t>?</w:t>
            </w:r>
          </w:p>
          <w:p w14:paraId="78BEF541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7" w:name="c2a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Arial" w:hAnsi="Chu Van An" w:cs="Chu Van An"/>
                <w:b/>
                <w:color w:val="0000FF"/>
                <w:position w:val="-24"/>
                <w:szCs w:val="24"/>
              </w:rPr>
              <w:object w:dxaOrig="1065" w:dyaOrig="630" w14:anchorId="2EF12EC8">
                <v:shape id="_x0000_i1139" type="#_x0000_t75" style="width:53pt;height:31.25pt" o:ole="">
                  <v:imagedata r:id="rId263" o:title=""/>
                </v:shape>
                <o:OLEObject Type="Embed" ProgID="Equation.DSMT4" ShapeID="_x0000_i1139" DrawAspect="Content" ObjectID="_1689669538" r:id="rId264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  <w:bookmarkStart w:id="8" w:name="c2b"/>
            <w:bookmarkEnd w:id="7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E80FF9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900" w:dyaOrig="345" w14:anchorId="759C88DE">
                <v:shape id="_x0000_i1140" type="#_x0000_t75" style="width:44.85pt;height:17pt" o:ole="">
                  <v:imagedata r:id="rId265" o:title=""/>
                </v:shape>
                <o:OLEObject Type="Embed" ProgID="Equation.DSMT4" ShapeID="_x0000_i1140" DrawAspect="Content" ObjectID="_1689669539" r:id="rId266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50D3B0F4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" w:name="c2c"/>
            <w:bookmarkEnd w:id="8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E80FF9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1530" w:dyaOrig="360" w14:anchorId="113BA12A">
                <v:shape id="_x0000_i1141" type="#_x0000_t75" style="width:76.75pt;height:18.35pt" o:ole="">
                  <v:imagedata r:id="rId267" o:title=""/>
                </v:shape>
                <o:OLEObject Type="Embed" ProgID="Equation.DSMT4" ShapeID="_x0000_i1141" DrawAspect="Content" ObjectID="_1689669540" r:id="rId268"/>
              </w:object>
            </w:r>
            <w:bookmarkStart w:id="10" w:name="c2d"/>
            <w:bookmarkEnd w:id="9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E80FF9">
              <w:rPr>
                <w:rFonts w:ascii="Chu Van An" w:eastAsia="Arial" w:hAnsi="Chu Van An" w:cs="Chu Van An"/>
                <w:b/>
                <w:color w:val="0000FF"/>
                <w:position w:val="-10"/>
                <w:szCs w:val="24"/>
              </w:rPr>
              <w:object w:dxaOrig="915" w:dyaOrig="300" w14:anchorId="37A28D1E">
                <v:shape id="_x0000_i1142" type="#_x0000_t75" style="width:45.5pt;height:14.95pt" o:ole="">
                  <v:imagedata r:id="rId269" o:title=""/>
                </v:shape>
                <o:OLEObject Type="Embed" ProgID="Equation.DSMT4" ShapeID="_x0000_i1142" DrawAspect="Content" ObjectID="_1689669541" r:id="rId270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bookmarkEnd w:id="10"/>
          <w:p w14:paraId="643861A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207E5F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40D1BF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F62B7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EE6D8A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30302606" w14:textId="77777777" w:rsidTr="008C54C1">
        <w:tc>
          <w:tcPr>
            <w:tcW w:w="5949" w:type="dxa"/>
            <w:shd w:val="clear" w:color="auto" w:fill="auto"/>
          </w:tcPr>
          <w:p w14:paraId="6C86DD15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" w:name="c3q"/>
            <w:bookmarkEnd w:id="11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415" w:dyaOrig="750" w14:anchorId="720C8EF6">
                <v:shape id="_x0000_i1143" type="#_x0000_t75" style="width:120.9pt;height:37.35pt" o:ole="">
                  <v:imagedata r:id="rId271" o:title=""/>
                </v:shape>
                <o:OLEObject Type="Embed" ProgID="Equation.DSMT4" ShapeID="_x0000_i1143" DrawAspect="Content" ObjectID="_1689669542" r:id="rId27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0CDC671E" w14:textId="77777777" w:rsidR="008C54C1" w:rsidRPr="00E80FF9" w:rsidRDefault="008C54C1" w:rsidP="00C82C5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" w:name="c3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Hàm số gián đoạn tại</w:t>
            </w:r>
            <w:r w:rsidRPr="00E80FF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66D5761D">
                <v:shape id="_x0000_i1144" type="#_x0000_t75" style="width:28.55pt;height:14.25pt" o:ole="">
                  <v:imagedata r:id="rId273" o:title=""/>
                </v:shape>
                <o:OLEObject Type="Embed" ProgID="Equation.DSMT4" ShapeID="_x0000_i1144" DrawAspect="Content" ObjectID="_1689669543" r:id="rId27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6CA05E" w14:textId="77777777" w:rsidR="008C54C1" w:rsidRPr="00E80FF9" w:rsidRDefault="008C54C1" w:rsidP="00C82C5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3" w:name="c3b"/>
            <w:bookmarkEnd w:id="1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26213564">
                <v:shape id="_x0000_i1145" type="#_x0000_t75" style="width:28.55pt;height:14.25pt" o:ole="">
                  <v:imagedata r:id="rId275" o:title=""/>
                </v:shape>
                <o:OLEObject Type="Embed" ProgID="Equation.DSMT4" ShapeID="_x0000_i1145" DrawAspect="Content" ObjectID="_1689669544" r:id="rId27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513860" w14:textId="77777777" w:rsidR="008C54C1" w:rsidRPr="00E80FF9" w:rsidRDefault="008C54C1" w:rsidP="00C82C5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" w:name="c3c"/>
            <w:bookmarkEnd w:id="1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Hàm số gián đoạn tại</w:t>
            </w:r>
            <w:r w:rsidRPr="00E80FF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630A04A8">
                <v:shape id="_x0000_i1146" type="#_x0000_t75" style="width:26.5pt;height:14.25pt" o:ole="">
                  <v:imagedata r:id="rId277" o:title=""/>
                </v:shape>
                <o:OLEObject Type="Embed" ProgID="Equation.DSMT4" ShapeID="_x0000_i1146" DrawAspect="Content" ObjectID="_1689669545" r:id="rId27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EC8906" w14:textId="77777777" w:rsidR="008C54C1" w:rsidRPr="00E80FF9" w:rsidRDefault="008C54C1" w:rsidP="00C82C5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5" w:name="c3d"/>
            <w:bookmarkEnd w:id="1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2619E3D">
                <v:shape id="_x0000_i1147" type="#_x0000_t75" style="width:12.9pt;height:12.9pt" o:ole="">
                  <v:imagedata r:id="rId279" o:title=""/>
                </v:shape>
                <o:OLEObject Type="Embed" ProgID="Equation.DSMT4" ShapeID="_x0000_i1147" DrawAspect="Content" ObjectID="_1689669546" r:id="rId28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"/>
          <w:p w14:paraId="63519653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C00E49D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94F3B8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AC1B8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A9410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76DBD07F" w14:textId="77777777" w:rsidTr="008C54C1">
        <w:tc>
          <w:tcPr>
            <w:tcW w:w="5949" w:type="dxa"/>
            <w:shd w:val="clear" w:color="auto" w:fill="auto"/>
          </w:tcPr>
          <w:p w14:paraId="422F796A" w14:textId="68C4DEAE" w:rsidR="008C54C1" w:rsidRPr="00E80FF9" w:rsidRDefault="008C54C1" w:rsidP="00C82C55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bookmarkStart w:id="16" w:name="c4"/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" w:name="c4q"/>
            <w:bookmarkEnd w:id="17"/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10" w:dyaOrig="630" w14:anchorId="460051A4">
                <v:shape id="_x0000_i1148" type="#_x0000_t75" style="width:70.65pt;height:31.25pt" o:ole="">
                  <v:imagedata r:id="rId281" o:title=""/>
                </v:shape>
                <o:OLEObject Type="Embed" ProgID="Equation.DSMT4" ShapeID="_x0000_i1148" DrawAspect="Content" ObjectID="_1689669547" r:id="rId28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  <w:bookmarkEnd w:id="16"/>
          </w:p>
          <w:p w14:paraId="3251AB0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bookmarkStart w:id="18" w:name="c4a"/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1548E55C">
                <v:shape id="_x0000_i1149" type="#_x0000_t75" style="width:26.5pt;height:13.6pt" o:ole="">
                  <v:imagedata r:id="rId283" o:title=""/>
                </v:shape>
                <o:OLEObject Type="Embed" ProgID="Equation.DSMT4" ShapeID="_x0000_i1149" DrawAspect="Content" ObjectID="_1689669548" r:id="rId28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21BFFD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9" w:name="c4b"/>
            <w:bookmarkEnd w:id="18"/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không liên tục tại các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70" w14:anchorId="2893B9AA">
                <v:shape id="_x0000_i1150" type="#_x0000_t75" style="width:33.95pt;height:13.6pt" o:ole="">
                  <v:imagedata r:id="rId285" o:title=""/>
                </v:shape>
                <o:OLEObject Type="Embed" ProgID="Equation.DSMT4" ShapeID="_x0000_i1150" DrawAspect="Content" ObjectID="_1689669549" r:id="rId28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733C1F1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bookmarkStart w:id="20" w:name="c4c"/>
            <w:bookmarkEnd w:id="19"/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mọi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70" w14:anchorId="46466DEC">
                <v:shape id="_x0000_i1151" type="#_x0000_t75" style="width:29.9pt;height:13.6pt" o:ole="">
                  <v:imagedata r:id="rId287" o:title=""/>
                </v:shape>
                <o:OLEObject Type="Embed" ProgID="Equation.DSMT4" ShapeID="_x0000_i1151" DrawAspect="Content" ObjectID="_1689669550" r:id="rId28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7A3E94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21" w:name="c4d"/>
            <w:bookmarkEnd w:id="20"/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70" w14:anchorId="16F3D54C">
                <v:shape id="_x0000_i1152" type="#_x0000_t75" style="width:33.95pt;height:13.6pt" o:ole="">
                  <v:imagedata r:id="rId289" o:title=""/>
                </v:shape>
                <o:OLEObject Type="Embed" ProgID="Equation.DSMT4" ShapeID="_x0000_i1152" DrawAspect="Content" ObjectID="_1689669551" r:id="rId29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21"/>
          <w:p w14:paraId="163A535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69CA88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2FAB83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779AFA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2558BA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5DCEEEA7" w14:textId="77777777" w:rsidTr="008C54C1">
        <w:tc>
          <w:tcPr>
            <w:tcW w:w="5949" w:type="dxa"/>
            <w:shd w:val="clear" w:color="auto" w:fill="auto"/>
          </w:tcPr>
          <w:p w14:paraId="69DA8CD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" w:name="c5q"/>
            <w:bookmarkEnd w:id="2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E80FF9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Trong các hàm số sau, hàm số nào liên tục tại điểm </w:t>
            </w:r>
            <w:r w:rsidRPr="00E80FF9">
              <w:rPr>
                <w:rFonts w:ascii="Chu Van An" w:eastAsia="Arial" w:hAnsi="Chu Van An" w:cs="Chu Van An"/>
                <w:position w:val="-6"/>
                <w:sz w:val="24"/>
                <w:szCs w:val="24"/>
                <w:lang w:val="pt-BR"/>
              </w:rPr>
              <w:object w:dxaOrig="555" w:dyaOrig="285" w14:anchorId="234A80EE">
                <v:shape id="_x0000_i1153" type="#_x0000_t75" style="width:27.85pt;height:14.25pt" o:ole="">
                  <v:imagedata r:id="rId291" o:title=""/>
                </v:shape>
                <o:OLEObject Type="Embed" ProgID="Equation.DSMT4" ShapeID="_x0000_i1153" DrawAspect="Content" ObjectID="_1689669552" r:id="rId29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pt-BR"/>
              </w:rPr>
              <w:t>?</w:t>
            </w:r>
          </w:p>
          <w:p w14:paraId="005B4738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3" w:name="c5a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ab/>
              <w:t>A.</w:t>
            </w:r>
            <w:r w:rsidRPr="00E80FF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Arial" w:hAnsi="Chu Van An" w:cs="Chu Van An"/>
                <w:color w:val="0000FF"/>
                <w:position w:val="-24"/>
                <w:szCs w:val="24"/>
              </w:rPr>
              <w:object w:dxaOrig="1500" w:dyaOrig="660" w14:anchorId="7C40E666">
                <v:shape id="_x0000_i1154" type="#_x0000_t75" style="width:74.7pt;height:33.3pt" o:ole="">
                  <v:imagedata r:id="rId293" o:title=""/>
                </v:shape>
                <o:OLEObject Type="Embed" ProgID="Equation.DSMT4" ShapeID="_x0000_i1154" DrawAspect="Content" ObjectID="_1689669553" r:id="rId294"/>
              </w:object>
            </w:r>
            <w:r w:rsidRPr="00E80FF9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4" w:name="c5b"/>
            <w:bookmarkEnd w:id="23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E80FF9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1860" w:dyaOrig="360" w14:anchorId="60D3E33E">
                <v:shape id="_x0000_i1155" type="#_x0000_t75" style="width:93.05pt;height:18.35pt" o:ole="">
                  <v:imagedata r:id="rId295" o:title=""/>
                </v:shape>
                <o:OLEObject Type="Embed" ProgID="Equation.DSMT4" ShapeID="_x0000_i1155" DrawAspect="Content" ObjectID="_1689669554" r:id="rId296"/>
              </w:object>
            </w:r>
            <w:r w:rsidRPr="00E80FF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48C7DAA7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5" w:name="c5c"/>
            <w:bookmarkEnd w:id="24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900" w:dyaOrig="300" w14:anchorId="3BC1BC08">
                <v:shape id="_x0000_i1156" type="#_x0000_t75" style="width:44.85pt;height:14.95pt" o:ole="">
                  <v:imagedata r:id="rId297" o:title=""/>
                </v:shape>
                <o:OLEObject Type="Embed" ProgID="Equation.DSMT4" ShapeID="_x0000_i1156" DrawAspect="Content" ObjectID="_1689669555" r:id="rId298"/>
              </w:object>
            </w:r>
            <w:r w:rsidRPr="00E80FF9">
              <w:rPr>
                <w:rFonts w:ascii="Chu Van An" w:hAnsi="Chu Van An" w:cs="Chu Van An"/>
                <w:color w:val="000000"/>
                <w:szCs w:val="24"/>
              </w:rPr>
              <w:t>.</w:t>
            </w:r>
            <w:bookmarkStart w:id="26" w:name="c5d"/>
            <w:bookmarkEnd w:id="25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E80FF9">
              <w:rPr>
                <w:rFonts w:ascii="Chu Van An" w:eastAsia="Arial" w:hAnsi="Chu Van An" w:cs="Chu Van An"/>
                <w:color w:val="0000FF"/>
                <w:position w:val="-10"/>
                <w:szCs w:val="24"/>
              </w:rPr>
              <w:object w:dxaOrig="1275" w:dyaOrig="420" w14:anchorId="12575813">
                <v:shape id="_x0000_i1157" type="#_x0000_t75" style="width:63.85pt;height:21.05pt" o:ole="">
                  <v:imagedata r:id="rId299" o:title=""/>
                </v:shape>
                <o:OLEObject Type="Embed" ProgID="Equation.DSMT4" ShapeID="_x0000_i1157" DrawAspect="Content" ObjectID="_1689669556" r:id="rId300"/>
              </w:object>
            </w:r>
            <w:r w:rsidRPr="00E80FF9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bookmarkEnd w:id="26"/>
          <w:p w14:paraId="361C120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DEDA60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1087AC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D5AB20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2B6BB36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EE739EB" w14:textId="77777777" w:rsidTr="008C54C1">
        <w:tc>
          <w:tcPr>
            <w:tcW w:w="5949" w:type="dxa"/>
            <w:shd w:val="clear" w:color="auto" w:fill="auto"/>
          </w:tcPr>
          <w:p w14:paraId="66A67440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27" w:name="c6q"/>
            <w:bookmarkEnd w:id="27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6: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nào trong các hàm số sau đây liên tục tại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3BDA8A39">
                <v:shape id="_x0000_i1158" type="#_x0000_t75" style="width:26.5pt;height:13.6pt" o:ole="">
                  <v:imagedata r:id="rId301" o:title=""/>
                </v:shape>
                <o:OLEObject Type="Embed" ProgID="Equation.DSMT4" ShapeID="_x0000_i1158" DrawAspect="Content" ObjectID="_1689669557" r:id="rId30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1AC6B78F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8" w:name="c6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position w:val="-30"/>
                <w:sz w:val="24"/>
                <w:szCs w:val="24"/>
              </w:rPr>
              <w:object w:dxaOrig="1965" w:dyaOrig="735" w14:anchorId="49F584D3">
                <v:shape id="_x0000_i1159" type="#_x0000_t75" style="width:98.5pt;height:36.7pt" o:ole="">
                  <v:imagedata r:id="rId303" o:title=""/>
                </v:shape>
                <o:OLEObject Type="Embed" ProgID="Equation.DSMT4" ShapeID="_x0000_i1159" DrawAspect="Content" ObjectID="_1689669558" r:id="rId30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" w:name="c6b"/>
            <w:bookmarkEnd w:id="2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60" w:dyaOrig="615" w14:anchorId="6AF55D81">
                <v:shape id="_x0000_i1160" type="#_x0000_t75" style="width:63.15pt;height:30.55pt" o:ole="">
                  <v:imagedata r:id="rId305" o:title=""/>
                </v:shape>
                <o:OLEObject Type="Embed" ProgID="Equation.DSMT4" ShapeID="_x0000_i1160" DrawAspect="Content" ObjectID="_1689669559" r:id="rId30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47CA989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0" w:name="c6c"/>
            <w:bookmarkEnd w:id="29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85" w:dyaOrig="615" w14:anchorId="6211094F">
                <v:shape id="_x0000_i1161" type="#_x0000_t75" style="width:59.1pt;height:30.55pt" o:ole="">
                  <v:imagedata r:id="rId307" o:title=""/>
                </v:shape>
                <o:OLEObject Type="Embed" ProgID="Equation.DSMT4" ShapeID="_x0000_i1161" DrawAspect="Content" ObjectID="_1689669560" r:id="rId30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1" w:name="c6d"/>
            <w:bookmarkEnd w:id="3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75" w14:anchorId="429F07D2">
                <v:shape id="_x0000_i1162" type="#_x0000_t75" style="width:1in;height:19pt" o:ole="">
                  <v:imagedata r:id="rId309" o:title=""/>
                </v:shape>
                <o:OLEObject Type="Embed" ProgID="Equation.DSMT4" ShapeID="_x0000_i1162" DrawAspect="Content" ObjectID="_1689669561" r:id="rId310"/>
              </w:object>
            </w:r>
          </w:p>
          <w:bookmarkEnd w:id="31"/>
          <w:p w14:paraId="4D80DCA3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39D3A5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1D3453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13184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968E8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5F53EF52" w14:textId="77777777" w:rsidTr="008C54C1">
        <w:tc>
          <w:tcPr>
            <w:tcW w:w="5949" w:type="dxa"/>
            <w:shd w:val="clear" w:color="auto" w:fill="auto"/>
          </w:tcPr>
          <w:p w14:paraId="37A5DAE4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7q"/>
            <w:bookmarkEnd w:id="3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Trong các hàm số sau đây, hàm số nào liên tục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9FBE13F">
                <v:shape id="_x0000_i1163" type="#_x0000_t75" style="width:33.95pt;height:14.25pt" o:ole="">
                  <v:imagedata r:id="rId311" o:title=""/>
                </v:shape>
                <o:OLEObject Type="Embed" ProgID="Equation.DSMT4" ShapeID="_x0000_i1163" DrawAspect="Content" ObjectID="_1689669562" r:id="rId31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0CB33AB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" w:name="c7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05" w:dyaOrig="615" w14:anchorId="7EFD258B">
                <v:shape id="_x0000_i1164" type="#_x0000_t75" style="width:50.25pt;height:30.55pt" o:ole="">
                  <v:imagedata r:id="rId313" o:title=""/>
                </v:shape>
                <o:OLEObject Type="Embed" ProgID="Equation.DSMT4" ShapeID="_x0000_i1164" DrawAspect="Content" ObjectID="_1689669563" r:id="rId314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4" w:name="c7b"/>
            <w:bookmarkEnd w:id="3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35" w:dyaOrig="360" w14:anchorId="509648C5">
                <v:shape id="_x0000_i1165" type="#_x0000_t75" style="width:51.6pt;height:18.35pt" o:ole="">
                  <v:imagedata r:id="rId315" o:title=""/>
                </v:shape>
                <o:OLEObject Type="Embed" ProgID="Equation.DSMT4" ShapeID="_x0000_i1165" DrawAspect="Content" ObjectID="_1689669564" r:id="rId316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E8A14F7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" w:name="c7c"/>
            <w:bookmarkEnd w:id="3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00" w:dyaOrig="615" w14:anchorId="30729066">
                <v:shape id="_x0000_i1166" type="#_x0000_t75" style="width:44.85pt;height:30.55pt" o:ole="">
                  <v:imagedata r:id="rId317" o:title=""/>
                </v:shape>
                <o:OLEObject Type="Embed" ProgID="Equation.DSMT4" ShapeID="_x0000_i1166" DrawAspect="Content" ObjectID="_1689669565" r:id="rId318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6" w:name="c7d"/>
            <w:bookmarkEnd w:id="35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90" w:dyaOrig="420" w14:anchorId="361A62EF">
                <v:shape id="_x0000_i1167" type="#_x0000_t75" style="width:79.45pt;height:21.05pt" o:ole="">
                  <v:imagedata r:id="rId319" o:title=""/>
                </v:shape>
                <o:OLEObject Type="Embed" ProgID="Equation.DSMT4" ShapeID="_x0000_i1167" DrawAspect="Content" ObjectID="_1689669566" r:id="rId320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36"/>
          <w:p w14:paraId="52532CA8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BE51C9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F85EA5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7B517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F0F78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73FB3938" w14:textId="77777777" w:rsidTr="008C54C1">
        <w:tc>
          <w:tcPr>
            <w:tcW w:w="5949" w:type="dxa"/>
            <w:shd w:val="clear" w:color="auto" w:fill="auto"/>
          </w:tcPr>
          <w:p w14:paraId="3211065D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Câu </w:t>
            </w:r>
            <w:bookmarkStart w:id="37" w:name="c8q"/>
            <w:bookmarkEnd w:id="37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8:</w: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Hàm số nào dưới đây gián đoạn tại điểm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2D524869">
                <v:shape id="_x0000_i1168" type="#_x0000_t75" style="width:38.05pt;height:18.35pt" o:ole="">
                  <v:imagedata r:id="rId321" o:title=""/>
                </v:shape>
                <o:OLEObject Type="Embed" ProgID="Equation.DSMT4" ShapeID="_x0000_i1168" DrawAspect="Content" ObjectID="_1689669567" r:id="rId32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522DF500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38" w:name="c8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position w:val="-16"/>
                <w:sz w:val="24"/>
                <w:szCs w:val="24"/>
                <w:lang w:val="x-none" w:eastAsia="x-none"/>
              </w:rPr>
              <w:object w:dxaOrig="1815" w:dyaOrig="435" w14:anchorId="48B0B8F7">
                <v:shape id="_x0000_i1169" type="#_x0000_t75" style="width:91pt;height:21.75pt" o:ole="">
                  <v:imagedata r:id="rId323" o:title=""/>
                </v:shape>
                <o:OLEObject Type="Embed" ProgID="Equation.DSMT4" ShapeID="_x0000_i1169" DrawAspect="Content" ObjectID="_1689669568" r:id="rId32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39" w:name="c8b"/>
            <w:bookmarkEnd w:id="3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x-none" w:eastAsia="x-none"/>
              </w:rPr>
              <w:object w:dxaOrig="1020" w:dyaOrig="630" w14:anchorId="3EB4A6E2">
                <v:shape id="_x0000_i1170" type="#_x0000_t75" style="width:50.95pt;height:31.25pt" o:ole="">
                  <v:imagedata r:id="rId325" o:title=""/>
                </v:shape>
                <o:OLEObject Type="Embed" ProgID="Equation.DSMT4" ShapeID="_x0000_i1170" DrawAspect="Content" ObjectID="_1689669569" r:id="rId32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481CEB53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40" w:name="c8c"/>
            <w:bookmarkEnd w:id="39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x-none" w:eastAsia="x-none"/>
              </w:rPr>
              <w:object w:dxaOrig="900" w:dyaOrig="630" w14:anchorId="33730D0F">
                <v:shape id="_x0000_i1171" type="#_x0000_t75" style="width:44.85pt;height:31.25pt" o:ole="">
                  <v:imagedata r:id="rId327" o:title=""/>
                </v:shape>
                <o:OLEObject Type="Embed" ProgID="Equation.DSMT4" ShapeID="_x0000_i1171" DrawAspect="Content" ObjectID="_1689669570" r:id="rId32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41" w:name="c8d"/>
            <w:bookmarkEnd w:id="4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x-none" w:eastAsia="x-none"/>
              </w:rPr>
              <w:object w:dxaOrig="1005" w:dyaOrig="630" w14:anchorId="5FC8D3EF">
                <v:shape id="_x0000_i1172" type="#_x0000_t75" style="width:50.25pt;height:31.25pt" o:ole="">
                  <v:imagedata r:id="rId329" o:title=""/>
                </v:shape>
                <o:OLEObject Type="Embed" ProgID="Equation.DSMT4" ShapeID="_x0000_i1172" DrawAspect="Content" ObjectID="_1689669571" r:id="rId33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bookmarkEnd w:id="41"/>
          <w:p w14:paraId="187C9F54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FF91AA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27F666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C888E6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CBF17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4D1AFF66" w14:textId="77777777" w:rsidTr="008C54C1">
        <w:tc>
          <w:tcPr>
            <w:tcW w:w="5949" w:type="dxa"/>
            <w:shd w:val="clear" w:color="auto" w:fill="auto"/>
          </w:tcPr>
          <w:p w14:paraId="07CF1521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2" w:name="c9q"/>
            <w:bookmarkEnd w:id="4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gián đoạn tại điểm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50" w:dyaOrig="360" w14:anchorId="36776FB6">
                <v:shape id="_x0000_i1173" type="#_x0000_t75" style="width:37.35pt;height:18.35pt" o:ole="">
                  <v:imagedata r:id="rId331" o:title=""/>
                </v:shape>
                <o:OLEObject Type="Embed" ProgID="Equation.DSMT4" ShapeID="_x0000_i1173" DrawAspect="Content" ObjectID="_1689669572" r:id="rId33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là hàm số</w:t>
            </w:r>
          </w:p>
          <w:p w14:paraId="2E6A492A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43" w:name="c9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15" w14:anchorId="1F056493">
                <v:shape id="_x0000_i1174" type="#_x0000_t75" style="width:49.6pt;height:30.55pt" o:ole="">
                  <v:imagedata r:id="rId333" o:title=""/>
                </v:shape>
                <o:OLEObject Type="Embed" ProgID="Equation.DSMT4" ShapeID="_x0000_i1174" DrawAspect="Content" ObjectID="_1689669573" r:id="rId33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9b"/>
            <w:bookmarkEnd w:id="4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1905" w:dyaOrig="450" w14:anchorId="2CF00B82">
                <v:shape id="_x0000_i1175" type="#_x0000_t75" style="width:95.1pt;height:22.4pt" o:ole="">
                  <v:imagedata r:id="rId335" o:title=""/>
                </v:shape>
                <o:OLEObject Type="Embed" ProgID="Equation.DSMT4" ShapeID="_x0000_i1175" DrawAspect="Content" ObjectID="_1689669574" r:id="rId33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85903F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45" w:name="c9c"/>
            <w:bookmarkEnd w:id="4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60" w14:anchorId="0FF6453C">
                <v:shape id="_x0000_i1176" type="#_x0000_t75" style="width:49.6pt;height:33.3pt" o:ole="">
                  <v:imagedata r:id="rId337" o:title=""/>
                </v:shape>
                <o:OLEObject Type="Embed" ProgID="Equation.DSMT4" ShapeID="_x0000_i1176" DrawAspect="Content" ObjectID="_1689669575" r:id="rId338"/>
              </w:object>
            </w:r>
            <w:bookmarkStart w:id="46" w:name="c9d"/>
            <w:bookmarkEnd w:id="45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75CABB74">
                <v:shape id="_x0000_i1177" type="#_x0000_t75" style="width:50.95pt;height:30.55pt" o:ole="">
                  <v:imagedata r:id="rId339" o:title=""/>
                </v:shape>
                <o:OLEObject Type="Embed" ProgID="Equation.DSMT4" ShapeID="_x0000_i1177" DrawAspect="Content" ObjectID="_1689669576" r:id="rId34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6"/>
          <w:p w14:paraId="24FB9F60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41DDB3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870002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C1FDC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C329F6D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68971ED" w14:textId="77777777" w:rsidTr="008C54C1">
        <w:tc>
          <w:tcPr>
            <w:tcW w:w="5949" w:type="dxa"/>
            <w:shd w:val="clear" w:color="auto" w:fill="auto"/>
          </w:tcPr>
          <w:p w14:paraId="1FC4CDFD" w14:textId="77777777" w:rsidR="008C54C1" w:rsidRPr="00E80FF9" w:rsidRDefault="008C54C1" w:rsidP="00C82C5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7" w:name="c10q"/>
            <w:bookmarkEnd w:id="47"/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Xác định giá trị </w:t>
            </w:r>
            <w:r w:rsidRPr="00E80FF9">
              <w:rPr>
                <w:rFonts w:ascii="Chu Van An" w:eastAsia="Twentieth Century" w:hAnsi="Chu Van An" w:cs="Chu Van An"/>
                <w:position w:val="-10"/>
                <w:sz w:val="24"/>
                <w:szCs w:val="24"/>
              </w:rPr>
              <w:object w:dxaOrig="525" w:dyaOrig="315" w14:anchorId="7D8634DE">
                <v:shape id="_x0000_i1178" type="#_x0000_t75" style="width:26.5pt;height:15.6pt" o:ole="">
                  <v:imagedata r:id="rId341" o:title=""/>
                </v:shape>
                <o:OLEObject Type="Embed" ProgID="Equation.DSMT4" ShapeID="_x0000_i1178" DrawAspect="Content" ObjectID="_1689669577" r:id="rId34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E80FF9">
              <w:rPr>
                <w:rFonts w:ascii="Chu Van An" w:eastAsia="Twentieth Century" w:hAnsi="Chu Van An" w:cs="Chu Van An"/>
                <w:position w:val="-28"/>
                <w:sz w:val="24"/>
                <w:szCs w:val="24"/>
              </w:rPr>
              <w:object w:dxaOrig="1815" w:dyaOrig="720" w14:anchorId="20A71FDD">
                <v:shape id="_x0000_i1179" type="#_x0000_t75" style="width:91pt;height:36pt" o:ole="">
                  <v:imagedata r:id="rId343" o:title=""/>
                </v:shape>
                <o:OLEObject Type="Embed" ProgID="Equation.DSMT4" ShapeID="_x0000_i1179" DrawAspect="Content" ObjectID="_1689669578" r:id="rId34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tại điểm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600" w:dyaOrig="285" w14:anchorId="467E1476">
                <v:shape id="_x0000_i1180" type="#_x0000_t75" style="width:29.9pt;height:14.25pt" o:ole="">
                  <v:imagedata r:id="rId345" o:title=""/>
                </v:shape>
                <o:OLEObject Type="Embed" ProgID="Equation.DSMT4" ShapeID="_x0000_i1180" DrawAspect="Content" ObjectID="_1689669579" r:id="rId346"/>
              </w:object>
            </w:r>
          </w:p>
          <w:p w14:paraId="5C1F25E5" w14:textId="77777777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8" w:name="c10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15" w14:anchorId="6DE3CF07">
                <v:shape id="_x0000_i1181" type="#_x0000_t75" style="width:45.5pt;height:15.6pt" o:ole="">
                  <v:imagedata r:id="rId347" o:title=""/>
                </v:shape>
                <o:OLEObject Type="Embed" ProgID="Equation.DSMT4" ShapeID="_x0000_i1181" DrawAspect="Content" ObjectID="_1689669580" r:id="rId348"/>
              </w:object>
            </w:r>
            <w:bookmarkStart w:id="49" w:name="c10b"/>
            <w:bookmarkEnd w:id="4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45" w:dyaOrig="315" w14:anchorId="578A296A">
                <v:shape id="_x0000_i1182" type="#_x0000_t75" style="width:47.55pt;height:15.6pt" o:ole="">
                  <v:imagedata r:id="rId349" o:title=""/>
                </v:shape>
                <o:OLEObject Type="Embed" ProgID="Equation.DSMT4" ShapeID="_x0000_i1182" DrawAspect="Content" ObjectID="_1689669581" r:id="rId350"/>
              </w:object>
            </w:r>
            <w:bookmarkStart w:id="50" w:name="c10c"/>
            <w:bookmarkEnd w:id="49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15" w:dyaOrig="315" w14:anchorId="6A63BAAC">
                <v:shape id="_x0000_i1183" type="#_x0000_t75" style="width:45.5pt;height:15.6pt" o:ole="">
                  <v:imagedata r:id="rId351" o:title=""/>
                </v:shape>
                <o:OLEObject Type="Embed" ProgID="Equation.DSMT4" ShapeID="_x0000_i1183" DrawAspect="Content" ObjectID="_1689669582" r:id="rId352"/>
              </w:object>
            </w:r>
            <w:bookmarkStart w:id="51" w:name="c10d"/>
            <w:bookmarkEnd w:id="5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945" w:dyaOrig="315" w14:anchorId="0EFD394C">
                <v:shape id="_x0000_i1184" type="#_x0000_t75" style="width:47.55pt;height:15.6pt" o:ole="">
                  <v:imagedata r:id="rId353" o:title=""/>
                </v:shape>
                <o:OLEObject Type="Embed" ProgID="Equation.DSMT4" ShapeID="_x0000_i1184" DrawAspect="Content" ObjectID="_1689669583" r:id="rId354"/>
              </w:object>
            </w:r>
          </w:p>
          <w:bookmarkEnd w:id="51"/>
          <w:p w14:paraId="31FDAAD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B90D6F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93DD8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9A58FFA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915C2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4EB06084" w14:textId="77777777" w:rsidTr="008C54C1">
        <w:tc>
          <w:tcPr>
            <w:tcW w:w="5949" w:type="dxa"/>
            <w:shd w:val="clear" w:color="auto" w:fill="auto"/>
          </w:tcPr>
          <w:p w14:paraId="41E4738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52" w:name="c11q"/>
            <w:bookmarkEnd w:id="52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11: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nào sau đây liên tục tại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285" w14:anchorId="238BBFCD">
                <v:shape id="_x0000_i1185" type="#_x0000_t75" style="width:29.9pt;height:14.25pt" o:ole="">
                  <v:imagedata r:id="rId355" o:title=""/>
                </v:shape>
                <o:OLEObject Type="Embed" ProgID="Equation.DSMT4" ShapeID="_x0000_i1185" DrawAspect="Content" ObjectID="_1689669584" r:id="rId35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31DBFC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53" w:name="c11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005" w:dyaOrig="705" w14:anchorId="4349CEE0">
                <v:shape id="_x0000_i1186" type="#_x0000_t75" style="width:50.25pt;height:35.3pt" o:ole="">
                  <v:imagedata r:id="rId357" o:title=""/>
                </v:shape>
                <o:OLEObject Type="Embed" ProgID="Equation.DSMT4" ShapeID="_x0000_i1186" DrawAspect="Content" ObjectID="_1689669585" r:id="rId358"/>
              </w:object>
            </w:r>
            <w:r w:rsidRPr="00E80FF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bookmarkStart w:id="54" w:name="c11b"/>
            <w:bookmarkEnd w:id="5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1845" w:dyaOrig="435" w14:anchorId="01923215">
                <v:shape id="_x0000_i1187" type="#_x0000_t75" style="width:92.4pt;height:21.75pt" o:ole="">
                  <v:imagedata r:id="rId359" o:title=""/>
                </v:shape>
                <o:OLEObject Type="Embed" ProgID="Equation.DSMT4" ShapeID="_x0000_i1187" DrawAspect="Content" ObjectID="_1689669586" r:id="rId360"/>
              </w:object>
            </w:r>
            <w:r w:rsidRPr="00E80FF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37D144BD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55" w:name="c11c"/>
            <w:bookmarkEnd w:id="5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24"/>
                <w:sz w:val="24"/>
                <w:szCs w:val="24"/>
              </w:rPr>
              <w:object w:dxaOrig="1455" w:dyaOrig="630" w14:anchorId="609806C6">
                <v:shape id="_x0000_i1188" type="#_x0000_t75" style="width:72.7pt;height:31.25pt" o:ole="">
                  <v:imagedata r:id="rId361" o:title=""/>
                </v:shape>
                <o:OLEObject Type="Embed" ProgID="Equation.DSMT4" ShapeID="_x0000_i1188" DrawAspect="Content" ObjectID="_1689669587" r:id="rId36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6" w:name="c11d"/>
            <w:bookmarkEnd w:id="55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10"/>
                <w:sz w:val="24"/>
                <w:szCs w:val="24"/>
              </w:rPr>
              <w:object w:dxaOrig="2175" w:dyaOrig="360" w14:anchorId="4348CE25">
                <v:shape id="_x0000_i1189" type="#_x0000_t75" style="width:108.7pt;height:18.35pt" o:ole="">
                  <v:imagedata r:id="rId363" o:title=""/>
                </v:shape>
                <o:OLEObject Type="Embed" ProgID="Equation.DSMT4" ShapeID="_x0000_i1189" DrawAspect="Content" ObjectID="_1689669588" r:id="rId364"/>
              </w:objec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bookmarkEnd w:id="56"/>
          <w:p w14:paraId="7246D99A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316EC1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16B439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0C8B3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44850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FF54A9E" w14:textId="77777777" w:rsidTr="008C54C1">
        <w:tc>
          <w:tcPr>
            <w:tcW w:w="5949" w:type="dxa"/>
            <w:shd w:val="clear" w:color="auto" w:fill="auto"/>
          </w:tcPr>
          <w:p w14:paraId="5F739546" w14:textId="77777777" w:rsidR="008C54C1" w:rsidRPr="00E80FF9" w:rsidRDefault="008C54C1" w:rsidP="00C82C5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57" w:name="c12q"/>
            <w:bookmarkEnd w:id="57"/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E80FF9">
              <w:rPr>
                <w:rFonts w:ascii="Chu Van An" w:eastAsia="Times New Roman" w:hAnsi="Chu Van An" w:cs="Chu Van An"/>
                <w:position w:val="-62"/>
                <w:sz w:val="24"/>
                <w:szCs w:val="24"/>
              </w:rPr>
              <w:object w:dxaOrig="2625" w:dyaOrig="1365" w14:anchorId="5B193C2E">
                <v:shape id="_x0000_i1190" type="#_x0000_t75" style="width:131.1pt;height:67.9pt" o:ole="">
                  <v:imagedata r:id="rId365" o:title=""/>
                </v:shape>
                <o:OLEObject Type="Embed" ProgID="Equation.DSMT4" ShapeID="_x0000_i1190" DrawAspect="Content" ObjectID="_1689669589" r:id="rId36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Khẳng định nào sau đây đúng nhất?</w:t>
            </w:r>
          </w:p>
          <w:p w14:paraId="703278CA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8" w:name="c12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liên tục tại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5" w14:anchorId="72268946">
                <v:shape id="_x0000_i1191" type="#_x0000_t75" style="width:29.9pt;height:14.25pt" o:ole="">
                  <v:imagedata r:id="rId367" o:title=""/>
                </v:shape>
                <o:OLEObject Type="Embed" ProgID="Equation.DSMT4" ShapeID="_x0000_i1191" DrawAspect="Content" ObjectID="_1689669590" r:id="rId368"/>
              </w:object>
            </w:r>
          </w:p>
          <w:p w14:paraId="5B50DFD5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9" w:name="c12b"/>
            <w:bookmarkEnd w:id="5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liên tục tại mọi điểm trên tập xác định nhưng gián đoạn tại điểm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5" w14:anchorId="4B6D3718">
                <v:shape id="_x0000_i1192" type="#_x0000_t75" style="width:29.9pt;height:14.25pt" o:ole="">
                  <v:imagedata r:id="rId369" o:title=""/>
                </v:shape>
                <o:OLEObject Type="Embed" ProgID="Equation.DSMT4" ShapeID="_x0000_i1192" DrawAspect="Content" ObjectID="_1689669591" r:id="rId370"/>
              </w:object>
            </w:r>
          </w:p>
          <w:p w14:paraId="48A7D15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0" w:name="c12c"/>
            <w:bookmarkEnd w:id="59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không liên tục tại </w:t>
            </w:r>
            <w:r w:rsidRPr="00E80FF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5" w14:anchorId="37E76684">
                <v:shape id="_x0000_i1193" type="#_x0000_t75" style="width:29.9pt;height:14.25pt" o:ole="">
                  <v:imagedata r:id="rId371" o:title=""/>
                </v:shape>
                <o:OLEObject Type="Embed" ProgID="Equation.DSMT4" ShapeID="_x0000_i1193" DrawAspect="Content" ObjectID="_1689669592" r:id="rId372"/>
              </w:object>
            </w:r>
          </w:p>
          <w:p w14:paraId="69178E3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1" w:name="c12d"/>
            <w:bookmarkEnd w:id="6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Tất cả đều sai.</w:t>
            </w:r>
          </w:p>
          <w:bookmarkEnd w:id="61"/>
          <w:p w14:paraId="47B88F81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E661D6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E83EF6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85537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3DEA88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07C1AE0" w14:textId="77777777" w:rsidTr="008C54C1">
        <w:tc>
          <w:tcPr>
            <w:tcW w:w="5949" w:type="dxa"/>
            <w:shd w:val="clear" w:color="auto" w:fill="auto"/>
          </w:tcPr>
          <w:p w14:paraId="303C72FB" w14:textId="400CF1F9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2" w:name="c1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3" w:name="c13q"/>
            <w:bookmarkEnd w:id="6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Arial" w:hAnsi="Chu Van An" w:cs="Chu Van An"/>
                <w:position w:val="-46"/>
                <w:sz w:val="24"/>
                <w:szCs w:val="24"/>
              </w:rPr>
              <w:object w:dxaOrig="2655" w:dyaOrig="1035" w14:anchorId="4354A4C7">
                <v:shape id="_x0000_i1194" type="#_x0000_t75" style="width:132.45pt;height:51.6pt" o:ole="">
                  <v:imagedata r:id="rId373" o:title=""/>
                </v:shape>
                <o:OLEObject Type="Embed" ProgID="Equation.DSMT4" ShapeID="_x0000_i1194" DrawAspect="Content" ObjectID="_1689669593" r:id="rId37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 Mệnh đề nào sau đây là đúng?</w:t>
            </w:r>
            <w:bookmarkEnd w:id="62"/>
          </w:p>
          <w:p w14:paraId="1A13CA19" w14:textId="77777777" w:rsidR="008C54C1" w:rsidRPr="00E80FF9" w:rsidRDefault="008C54C1" w:rsidP="00C82C5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4" w:name="c13a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Cs w:val="24"/>
              </w:rPr>
              <w:t xml:space="preserve">Hàm số liên tục nhưng không có đạo hàm tại </w:t>
            </w:r>
            <w:r w:rsidRPr="00E80FF9">
              <w:rPr>
                <w:rFonts w:ascii="Chu Van An" w:eastAsia="Arial" w:hAnsi="Chu Van An" w:cs="Chu Van An"/>
                <w:position w:val="-12"/>
                <w:szCs w:val="24"/>
              </w:rPr>
              <w:object w:dxaOrig="630" w:dyaOrig="360" w14:anchorId="2142436E">
                <v:shape id="_x0000_i1195" type="#_x0000_t75" style="width:31.25pt;height:18.35pt" o:ole="">
                  <v:imagedata r:id="rId375" o:title=""/>
                </v:shape>
                <o:OLEObject Type="Embed" ProgID="Equation.DSMT4" ShapeID="_x0000_i1195" DrawAspect="Content" ObjectID="_1689669594" r:id="rId376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043CDC6E" w14:textId="77777777" w:rsidR="008C54C1" w:rsidRPr="00E80FF9" w:rsidRDefault="008C54C1" w:rsidP="00C82C5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5" w:name="c13b"/>
            <w:bookmarkEnd w:id="64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B.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Cs w:val="24"/>
              </w:rPr>
              <w:t xml:space="preserve">Hàm số có đạo hàm nhưng không liên tục tại </w:t>
            </w:r>
            <w:r w:rsidRPr="00E80FF9">
              <w:rPr>
                <w:rFonts w:ascii="Chu Van An" w:eastAsia="Arial" w:hAnsi="Chu Van An" w:cs="Chu Van An"/>
                <w:position w:val="-12"/>
                <w:szCs w:val="24"/>
              </w:rPr>
              <w:object w:dxaOrig="630" w:dyaOrig="360" w14:anchorId="0621A456">
                <v:shape id="_x0000_i1196" type="#_x0000_t75" style="width:31.25pt;height:18.35pt" o:ole="">
                  <v:imagedata r:id="rId375" o:title=""/>
                </v:shape>
                <o:OLEObject Type="Embed" ProgID="Equation.DSMT4" ShapeID="_x0000_i1196" DrawAspect="Content" ObjectID="_1689669595" r:id="rId377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2DE1160B" w14:textId="77777777" w:rsidR="008C54C1" w:rsidRPr="00E80FF9" w:rsidRDefault="008C54C1" w:rsidP="00C82C5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6" w:name="c13c"/>
            <w:bookmarkEnd w:id="65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Cs w:val="24"/>
              </w:rPr>
              <w:t xml:space="preserve">Hàm số gián đoạn và không có đạo hàm tại </w:t>
            </w:r>
            <w:r w:rsidRPr="00E80FF9">
              <w:rPr>
                <w:rFonts w:ascii="Chu Van An" w:eastAsia="Arial" w:hAnsi="Chu Van An" w:cs="Chu Van An"/>
                <w:position w:val="-12"/>
                <w:szCs w:val="24"/>
              </w:rPr>
              <w:object w:dxaOrig="630" w:dyaOrig="360" w14:anchorId="53AA34C2">
                <v:shape id="_x0000_i1197" type="#_x0000_t75" style="width:31.25pt;height:18.35pt" o:ole="">
                  <v:imagedata r:id="rId375" o:title=""/>
                </v:shape>
                <o:OLEObject Type="Embed" ProgID="Equation.DSMT4" ShapeID="_x0000_i1197" DrawAspect="Content" ObjectID="_1689669596" r:id="rId378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2F1772AC" w14:textId="77777777" w:rsidR="008C54C1" w:rsidRPr="00E80FF9" w:rsidRDefault="008C54C1" w:rsidP="00C82C5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67" w:name="c13d"/>
            <w:bookmarkEnd w:id="66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D.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Cs w:val="24"/>
              </w:rPr>
              <w:t xml:space="preserve">Hàm số liên tục và có đạo hàm tại </w:t>
            </w:r>
            <w:r w:rsidRPr="00E80FF9">
              <w:rPr>
                <w:rFonts w:ascii="Chu Van An" w:eastAsia="Arial" w:hAnsi="Chu Van An" w:cs="Chu Van An"/>
                <w:position w:val="-12"/>
                <w:szCs w:val="24"/>
              </w:rPr>
              <w:object w:dxaOrig="630" w:dyaOrig="360" w14:anchorId="43B6D530">
                <v:shape id="_x0000_i1198" type="#_x0000_t75" style="width:31.25pt;height:18.35pt" o:ole="">
                  <v:imagedata r:id="rId375" o:title=""/>
                </v:shape>
                <o:OLEObject Type="Embed" ProgID="Equation.DSMT4" ShapeID="_x0000_i1198" DrawAspect="Content" ObjectID="_1689669597" r:id="rId379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bookmarkEnd w:id="67"/>
          <w:p w14:paraId="3196FFA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8DBB63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FE9329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45CA6D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073AB3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C775FA5" w14:textId="77777777" w:rsidTr="008C54C1">
        <w:tc>
          <w:tcPr>
            <w:tcW w:w="5949" w:type="dxa"/>
            <w:shd w:val="clear" w:color="auto" w:fill="auto"/>
          </w:tcPr>
          <w:p w14:paraId="541FB859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  <w:lang w:val="sv-S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Câu </w:t>
            </w:r>
            <w:bookmarkStart w:id="68" w:name="c14q"/>
            <w:bookmarkEnd w:id="6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14:</w:t>
            </w:r>
            <w:r w:rsidRPr="00E80FF9">
              <w:rPr>
                <w:rFonts w:ascii="Chu Van An" w:hAnsi="Chu Van An" w:cs="Chu Van An"/>
                <w:sz w:val="24"/>
                <w:szCs w:val="24"/>
                <w:lang w:val="de-DE" w:eastAsia="x-none"/>
              </w:rPr>
              <w:t>Cho</w: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 w:eastAsia="x-none"/>
              </w:rPr>
              <w:t xml:space="preserve"> hàm số </w:t>
            </w:r>
            <w:r w:rsidRPr="00E80FF9">
              <w:rPr>
                <w:rFonts w:ascii="Chu Van An" w:eastAsia="Twentieth Century" w:hAnsi="Chu Van An" w:cs="Chu Van An"/>
                <w:position w:val="-32"/>
                <w:sz w:val="24"/>
                <w:szCs w:val="24"/>
              </w:rPr>
              <w:object w:dxaOrig="3360" w:dyaOrig="765" w14:anchorId="581D5CB1">
                <v:shape id="_x0000_i1199" type="#_x0000_t75" style="width:167.75pt;height:38.05pt" o:ole="">
                  <v:imagedata r:id="rId380" o:title=""/>
                </v:shape>
                <o:OLEObject Type="Embed" ProgID="Equation.DSMT4" ShapeID="_x0000_i1199" DrawAspect="Content" ObjectID="_1689669598" r:id="rId38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 w:eastAsia="x-none"/>
              </w:rPr>
              <w:t xml:space="preserve">. Hỏi hàm số </w:t>
            </w:r>
            <w:r w:rsidRPr="00E80FF9">
              <w:rPr>
                <w:rFonts w:ascii="Chu Van An" w:eastAsia="Twentieth Century" w:hAnsi="Chu Van An" w:cs="Chu Van An"/>
                <w:position w:val="-10"/>
                <w:sz w:val="24"/>
                <w:szCs w:val="24"/>
              </w:rPr>
              <w:object w:dxaOrig="240" w:dyaOrig="315" w14:anchorId="7979CC5D">
                <v:shape id="_x0000_i1200" type="#_x0000_t75" style="width:12.25pt;height:15.6pt" o:ole="">
                  <v:imagedata r:id="rId382" o:title=""/>
                </v:shape>
                <o:OLEObject Type="Embed" ProgID="Equation.DSMT4" ShapeID="_x0000_i1200" DrawAspect="Content" ObjectID="_1689669599" r:id="rId38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 w:eastAsia="x-none"/>
              </w:rPr>
              <w:t xml:space="preserve">có tất cả bao nhiêu điểm gián đoạn trên khoảng </w:t>
            </w:r>
            <w:r w:rsidRPr="00E80FF9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945" w:dyaOrig="405" w14:anchorId="50A1F25C">
                <v:shape id="_x0000_i1201" type="#_x0000_t75" style="width:47.55pt;height:20.4pt" o:ole="">
                  <v:imagedata r:id="rId384" o:title=""/>
                </v:shape>
                <o:OLEObject Type="Embed" ProgID="Equation.DSMT4" ShapeID="_x0000_i1201" DrawAspect="Content" ObjectID="_1689669600" r:id="rId38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 w:eastAsia="x-none"/>
              </w:rPr>
              <w:t>?</w:t>
            </w:r>
          </w:p>
          <w:p w14:paraId="5FF01847" w14:textId="77777777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69" w:name="c14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FDBA6E2">
                <v:shape id="_x0000_i1202" type="#_x0000_t75" style="width:27.85pt;height:14.25pt" o:ole="">
                  <v:imagedata r:id="rId386" o:title=""/>
                </v:shape>
                <o:OLEObject Type="Embed" ProgID="Equation.DSMT4" ShapeID="_x0000_i1202" DrawAspect="Content" ObjectID="_1689669601" r:id="rId38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0" w:name="c14b"/>
            <w:bookmarkEnd w:id="69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589E28C8">
                <v:shape id="_x0000_i1203" type="#_x0000_t75" style="width:26.5pt;height:14.25pt" o:ole="">
                  <v:imagedata r:id="rId388" o:title=""/>
                </v:shape>
                <o:OLEObject Type="Embed" ProgID="Equation.DSMT4" ShapeID="_x0000_i1203" DrawAspect="Content" ObjectID="_1689669602" r:id="rId38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1" w:name="c14c"/>
            <w:bookmarkEnd w:id="7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68F6416">
                <v:shape id="_x0000_i1204" type="#_x0000_t75" style="width:21.05pt;height:14.25pt" o:ole="">
                  <v:imagedata r:id="rId390" o:title=""/>
                </v:shape>
                <o:OLEObject Type="Embed" ProgID="Equation.DSMT4" ShapeID="_x0000_i1204" DrawAspect="Content" ObjectID="_1689669603" r:id="rId39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2" w:name="c14d"/>
            <w:bookmarkEnd w:id="71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5FF7B42">
                <v:shape id="_x0000_i1205" type="#_x0000_t75" style="width:20.4pt;height:14.25pt" o:ole="">
                  <v:imagedata r:id="rId392" o:title=""/>
                </v:shape>
                <o:OLEObject Type="Embed" ProgID="Equation.DSMT4" ShapeID="_x0000_i1205" DrawAspect="Content" ObjectID="_1689669604" r:id="rId39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bookmarkEnd w:id="72"/>
          <w:p w14:paraId="18E055DB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14A61E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D9B200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298F0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60E67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722214CC" w14:textId="77777777" w:rsidTr="008C54C1">
        <w:tc>
          <w:tcPr>
            <w:tcW w:w="5949" w:type="dxa"/>
            <w:shd w:val="clear" w:color="auto" w:fill="auto"/>
          </w:tcPr>
          <w:p w14:paraId="7A9CF7C2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3" w:name="c15q"/>
            <w:bookmarkEnd w:id="73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wentieth Century" w:hAnsi="Chu Van An" w:cs="Chu Van An"/>
                <w:sz w:val="24"/>
                <w:szCs w:val="24"/>
              </w:rPr>
              <w:object w:dxaOrig="2820" w:dyaOrig="1035" w14:anchorId="35284F98">
                <v:shape id="_x0000_i1206" type="#_x0000_t75" style="width:141.3pt;height:51.6pt" o:ole="">
                  <v:imagedata r:id="rId394" o:title=""/>
                </v:shape>
                <o:OLEObject Type="Embed" ProgID="Equation.DSMT4" ShapeID="_x0000_i1206" DrawAspect="Content" ObjectID="_1689669605" r:id="rId39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D9BDD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sz w:val="24"/>
                <w:szCs w:val="24"/>
              </w:rPr>
              <w:t>Khẳng định nào đúng trong các khẳng định sau?</w:t>
            </w:r>
          </w:p>
          <w:p w14:paraId="2655D92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4" w:name="c15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6825208">
                <v:shape id="_x0000_i1207" type="#_x0000_t75" style="width:29.2pt;height:20.4pt" o:ole="">
                  <v:imagedata r:id="rId396" o:title=""/>
                </v:shape>
                <o:OLEObject Type="Embed" ProgID="Equation.DSMT4" ShapeID="_x0000_i1207" DrawAspect="Content" ObjectID="_1689669606" r:id="rId39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có đạo hàm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3091F89D">
                <v:shape id="_x0000_i1208" type="#_x0000_t75" style="width:29.2pt;height:14.25pt" o:ole="">
                  <v:imagedata r:id="rId398" o:title=""/>
                </v:shape>
                <o:OLEObject Type="Embed" ProgID="Equation.DSMT4" ShapeID="_x0000_i1208" DrawAspect="Content" ObjectID="_1689669607" r:id="rId39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7939A3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5" w:name="c15b"/>
            <w:bookmarkEnd w:id="7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10" w:dyaOrig="465" w14:anchorId="6AFB749A">
                <v:shape id="_x0000_i1209" type="#_x0000_t75" style="width:55.7pt;height:23.1pt" o:ole="">
                  <v:imagedata r:id="rId400" o:title=""/>
                </v:shape>
                <o:OLEObject Type="Embed" ProgID="Equation.DSMT4" ShapeID="_x0000_i1209" DrawAspect="Content" ObjectID="_1689669608" r:id="rId40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A4F516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6" w:name="c15c"/>
            <w:bookmarkEnd w:id="75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4BB5226B">
                <v:shape id="_x0000_i1210" type="#_x0000_t75" style="width:29.2pt;height:20.4pt" o:ole="">
                  <v:imagedata r:id="rId402" o:title=""/>
                </v:shape>
                <o:OLEObject Type="Embed" ProgID="Equation.DSMT4" ShapeID="_x0000_i1210" DrawAspect="Content" ObjectID="_1689669609" r:id="rId40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7EF6410D">
                <v:shape id="_x0000_i1211" type="#_x0000_t75" style="width:29.2pt;height:14.25pt" o:ole="">
                  <v:imagedata r:id="rId404" o:title=""/>
                </v:shape>
                <o:OLEObject Type="Embed" ProgID="Equation.DSMT4" ShapeID="_x0000_i1211" DrawAspect="Content" ObjectID="_1689669610" r:id="rId40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5B22C9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7" w:name="c15d"/>
            <w:bookmarkEnd w:id="76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482A9C4A">
                <v:shape id="_x0000_i1212" type="#_x0000_t75" style="width:29.2pt;height:20.4pt" o:ole="">
                  <v:imagedata r:id="rId406" o:title=""/>
                </v:shape>
                <o:OLEObject Type="Embed" ProgID="Equation.DSMT4" ShapeID="_x0000_i1212" DrawAspect="Content" ObjectID="_1689669611" r:id="rId40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gián đoạn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25BA936F">
                <v:shape id="_x0000_i1213" type="#_x0000_t75" style="width:29.2pt;height:14.25pt" o:ole="">
                  <v:imagedata r:id="rId408" o:title=""/>
                </v:shape>
                <o:OLEObject Type="Embed" ProgID="Equation.DSMT4" ShapeID="_x0000_i1213" DrawAspect="Content" ObjectID="_1689669612" r:id="rId40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7"/>
          <w:p w14:paraId="75525208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221F50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BC17AE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894279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C0810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1AEB39C3" w14:textId="77777777" w:rsidTr="008C54C1">
        <w:tc>
          <w:tcPr>
            <w:tcW w:w="5949" w:type="dxa"/>
            <w:shd w:val="clear" w:color="auto" w:fill="auto"/>
          </w:tcPr>
          <w:p w14:paraId="2084C59B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8" w:name="c16q"/>
            <w:bookmarkEnd w:id="7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46"/>
                <w:sz w:val="24"/>
                <w:szCs w:val="24"/>
              </w:rPr>
              <w:object w:dxaOrig="2625" w:dyaOrig="1035" w14:anchorId="01B6C6EB">
                <v:shape id="_x0000_i1214" type="#_x0000_t75" style="width:131.1pt;height:51.6pt" o:ole="">
                  <v:imagedata r:id="rId410" o:title=""/>
                </v:shape>
                <o:OLEObject Type="Embed" ProgID="Equation.DSMT4" ShapeID="_x0000_i1214" DrawAspect="Content" ObjectID="_1689669613" r:id="rId41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 Chọn khẳng định đúng?</w:t>
            </w:r>
          </w:p>
          <w:p w14:paraId="209D8994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79" w:name="c16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Liên tục tại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5BF9E4AF">
                <v:shape id="_x0000_i1215" type="#_x0000_t75" style="width:33.95pt;height:14.25pt" o:ole="">
                  <v:imagedata r:id="rId412" o:title=""/>
                </v:shape>
                <o:OLEObject Type="Embed" ProgID="Equation.DSMT4" ShapeID="_x0000_i1215" DrawAspect="Content" ObjectID="_1689669614" r:id="rId41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B3A411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0" w:name="c16b"/>
            <w:bookmarkEnd w:id="79"/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 xml:space="preserve">Liên tục tại điểm </w:t>
            </w:r>
            <w:r w:rsidRPr="00E80FF9">
              <w:rPr>
                <w:rFonts w:ascii="Chu Van An" w:eastAsia="Times New Roman" w:hAnsi="Chu Van An" w:cs="Chu Van An"/>
                <w:bCs/>
                <w:sz w:val="24"/>
                <w:szCs w:val="24"/>
              </w:rPr>
              <w:object w:dxaOrig="525" w:dyaOrig="285" w14:anchorId="1CC6FA13">
                <v:shape id="_x0000_i1216" type="#_x0000_t75" style="width:26.5pt;height:14.25pt" o:ole="">
                  <v:imagedata r:id="rId414" o:title=""/>
                </v:shape>
                <o:OLEObject Type="Embed" ProgID="Equation.DSMT4" ShapeID="_x0000_i1216" DrawAspect="Content" ObjectID="_1689669615" r:id="rId415"/>
              </w:objec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44AA0DF2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1" w:name="c16c"/>
            <w:bookmarkEnd w:id="80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Không liên tục tại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187475FC">
                <v:shape id="_x0000_i1217" type="#_x0000_t75" style="width:26.5pt;height:14.25pt" o:ole="">
                  <v:imagedata r:id="rId416" o:title=""/>
                </v:shape>
                <o:OLEObject Type="Embed" ProgID="Equation.DSMT4" ShapeID="_x0000_i1217" DrawAspect="Content" ObjectID="_1689669616" r:id="rId41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AE5DAB9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2" w:name="c16d"/>
            <w:bookmarkEnd w:id="81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Không liên tục tại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6DEF82C">
                <v:shape id="_x0000_i1218" type="#_x0000_t75" style="width:27.85pt;height:14.25pt" o:ole="">
                  <v:imagedata r:id="rId418" o:title=""/>
                </v:shape>
                <o:OLEObject Type="Embed" ProgID="Equation.DSMT4" ShapeID="_x0000_i1218" DrawAspect="Content" ObjectID="_1689669617" r:id="rId41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2"/>
          <w:p w14:paraId="6F04D4EE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769939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1850D04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529F8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C02F8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8C54C1" w:rsidRPr="00E80FF9" w14:paraId="1F4B1A1B" w14:textId="77777777" w:rsidTr="008C54C1">
        <w:tc>
          <w:tcPr>
            <w:tcW w:w="5949" w:type="dxa"/>
            <w:shd w:val="clear" w:color="auto" w:fill="auto"/>
          </w:tcPr>
          <w:p w14:paraId="4D13B5C5" w14:textId="6CBDCE00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3" w:name="c18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 xml:space="preserve">Câu </w:t>
            </w:r>
            <w:bookmarkStart w:id="84" w:name="c17q"/>
            <w:bookmarkEnd w:id="84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17: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48"/>
                <w:sz w:val="24"/>
                <w:szCs w:val="24"/>
                <w:lang w:val="vi-VN"/>
              </w:rPr>
              <w:object w:dxaOrig="3300" w:dyaOrig="1125" w14:anchorId="72E38F97">
                <v:shape id="_x0000_i1219" type="#_x0000_t75" style="width:165.05pt;height:56.4pt" o:ole="">
                  <v:imagedata r:id="rId420" o:title=""/>
                </v:shape>
                <o:OLEObject Type="Embed" ProgID="Equation.DSMT4" ShapeID="_x0000_i1219" DrawAspect="Content" ObjectID="_1689669618" r:id="rId42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 Mệnh đề nào sau đây đúng?</w:t>
            </w:r>
            <w:bookmarkEnd w:id="83"/>
          </w:p>
          <w:p w14:paraId="08312ECC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5" w:name="c17a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trên </w:t>
            </w:r>
            <w:r w:rsidRPr="00E80FF9">
              <w:rPr>
                <w:rFonts w:ascii="Chu Van An" w:eastAsia="Twentieth Century" w:hAnsi="Chu Van An" w:cs="Chu Van An"/>
                <w:position w:val="-4"/>
                <w:sz w:val="24"/>
                <w:szCs w:val="24"/>
                <w:lang w:val="vi-VN"/>
              </w:rPr>
              <w:object w:dxaOrig="255" w:dyaOrig="255" w14:anchorId="1F088B5E">
                <v:shape id="_x0000_i1220" type="#_x0000_t75" style="width:12.9pt;height:12.9pt" o:ole="">
                  <v:imagedata r:id="rId422" o:title=""/>
                </v:shape>
                <o:OLEObject Type="Embed" ProgID="Equation.DSMT4" ShapeID="_x0000_i1220" DrawAspect="Content" ObjectID="_1689669619" r:id="rId42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1DCEE9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6" w:name="c17b"/>
            <w:bookmarkEnd w:id="85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gián đoạn tại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  <w:lang w:val="vi-VN"/>
              </w:rPr>
              <w:object w:dxaOrig="570" w:dyaOrig="270" w14:anchorId="25D76433">
                <v:shape id="_x0000_i1221" type="#_x0000_t75" style="width:28.55pt;height:13.6pt" o:ole="">
                  <v:imagedata r:id="rId424" o:title=""/>
                </v:shape>
                <o:OLEObject Type="Embed" ProgID="Equation.DSMT4" ShapeID="_x0000_i1221" DrawAspect="Content" ObjectID="_1689669620" r:id="rId42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3BB3189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7" w:name="c17c"/>
            <w:bookmarkEnd w:id="86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gián đoạn tại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  <w:lang w:val="vi-VN"/>
              </w:rPr>
              <w:object w:dxaOrig="570" w:dyaOrig="270" w14:anchorId="532BC434">
                <v:shape id="_x0000_i1222" type="#_x0000_t75" style="width:28.55pt;height:13.6pt" o:ole="">
                  <v:imagedata r:id="rId426" o:title=""/>
                </v:shape>
                <o:OLEObject Type="Embed" ProgID="Equation.DSMT4" ShapeID="_x0000_i1222" DrawAspect="Content" ObjectID="_1689669621" r:id="rId42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F68448F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8" w:name="c17d"/>
            <w:bookmarkEnd w:id="87"/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gián đoạn tại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  <w:lang w:val="vi-VN"/>
              </w:rPr>
              <w:object w:dxaOrig="510" w:dyaOrig="270" w14:anchorId="5112EA43">
                <v:shape id="_x0000_i1223" type="#_x0000_t75" style="width:25.8pt;height:13.6pt" o:ole="">
                  <v:imagedata r:id="rId428" o:title=""/>
                </v:shape>
                <o:OLEObject Type="Embed" ProgID="Equation.DSMT4" ShapeID="_x0000_i1223" DrawAspect="Content" ObjectID="_1689669622" r:id="rId42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88"/>
          <w:p w14:paraId="0E1B2274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205836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88EAFED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500091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688F3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0BB33175" w14:textId="77777777" w:rsidTr="008C54C1">
        <w:tc>
          <w:tcPr>
            <w:tcW w:w="5949" w:type="dxa"/>
            <w:shd w:val="clear" w:color="auto" w:fill="auto"/>
          </w:tcPr>
          <w:p w14:paraId="1F355195" w14:textId="77777777" w:rsidR="008C54C1" w:rsidRPr="00E80FF9" w:rsidRDefault="008C54C1" w:rsidP="00C82C55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9" w:name="c18q"/>
            <w:bookmarkEnd w:id="89"/>
            <w:r w:rsidRPr="00E80FF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số </w:t>
            </w:r>
            <w:r w:rsidRPr="00E80FF9">
              <w:rPr>
                <w:rFonts w:ascii="Chu Van An" w:eastAsia="Twentieth Century" w:hAnsi="Chu Van An" w:cs="Chu Van An"/>
                <w:position w:val="-30"/>
                <w:sz w:val="24"/>
                <w:szCs w:val="24"/>
              </w:rPr>
              <w:object w:dxaOrig="1845" w:dyaOrig="765" w14:anchorId="5DB1F157">
                <v:shape id="_x0000_i1224" type="#_x0000_t75" style="width:92.4pt;height:38.05pt" o:ole="">
                  <v:imagedata r:id="rId430" o:title=""/>
                </v:shape>
                <o:OLEObject Type="Embed" ProgID="Equation.DSMT4" ShapeID="_x0000_i1224" DrawAspect="Content" ObjectID="_1689669623" r:id="rId43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chưa xác định tại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70" w:dyaOrig="285" w14:anchorId="0E84911E">
                <v:shape id="_x0000_i1225" type="#_x0000_t75" style="width:28.55pt;height:14.25pt" o:ole="">
                  <v:imagedata r:id="rId432" o:title=""/>
                </v:shape>
                <o:OLEObject Type="Embed" ProgID="Equation.DSMT4" ShapeID="_x0000_i1225" DrawAspect="Content" ObjectID="_1689669624" r:id="rId43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. Tìm </w:t>
            </w:r>
            <w:r w:rsidRPr="00E80FF9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585" w:dyaOrig="405" w14:anchorId="0EBFDEB4">
                <v:shape id="_x0000_i1226" type="#_x0000_t75" style="width:29.2pt;height:20.4pt" o:ole="">
                  <v:imagedata r:id="rId434" o:title=""/>
                </v:shape>
                <o:OLEObject Type="Embed" ProgID="Equation.DSMT4" ShapeID="_x0000_i1226" DrawAspect="Content" ObjectID="_1689669625" r:id="rId43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để hàm số trên liên tục tại điểm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70" w:dyaOrig="285" w14:anchorId="71CF58B5">
                <v:shape id="_x0000_i1227" type="#_x0000_t75" style="width:28.55pt;height:14.25pt" o:ole="">
                  <v:imagedata r:id="rId436" o:title=""/>
                </v:shape>
                <o:OLEObject Type="Embed" ProgID="Equation.DSMT4" ShapeID="_x0000_i1227" DrawAspect="Content" ObjectID="_1689669626" r:id="rId43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B877773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90" w:name="c18a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E80FF9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Calibri" w:hAnsi="Chu Van An" w:cs="Chu Van An"/>
                <w:position w:val="-26"/>
                <w:szCs w:val="24"/>
              </w:rPr>
              <w:object w:dxaOrig="240" w:dyaOrig="675" w14:anchorId="3A8B163C">
                <v:shape id="_x0000_i1228" type="#_x0000_t75" style="width:12.25pt;height:33.95pt" o:ole="">
                  <v:imagedata r:id="rId438" o:title=""/>
                </v:shape>
                <o:OLEObject Type="Embed" ProgID="Equation.DSMT4" ShapeID="_x0000_i1228" DrawAspect="Content" ObjectID="_1689669627" r:id="rId439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  <w:bookmarkStart w:id="91" w:name="c18b"/>
            <w:bookmarkEnd w:id="90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E80FF9">
              <w:rPr>
                <w:rFonts w:ascii="Chu Van An" w:eastAsia="Calibri" w:hAnsi="Chu Van An" w:cs="Chu Van An"/>
                <w:position w:val="-26"/>
                <w:szCs w:val="24"/>
              </w:rPr>
              <w:object w:dxaOrig="240" w:dyaOrig="675" w14:anchorId="04E0C6A7">
                <v:shape id="_x0000_i1229" type="#_x0000_t75" style="width:12.25pt;height:33.95pt" o:ole="">
                  <v:imagedata r:id="rId440" o:title=""/>
                </v:shape>
                <o:OLEObject Type="Embed" ProgID="Equation.DSMT4" ShapeID="_x0000_i1229" DrawAspect="Content" ObjectID="_1689669628" r:id="rId441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  <w:bookmarkStart w:id="92" w:name="c18c"/>
            <w:bookmarkEnd w:id="91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Cs w:val="24"/>
              </w:rPr>
              <w:t>0.</w:t>
            </w:r>
            <w:bookmarkStart w:id="93" w:name="s2"/>
            <w:bookmarkStart w:id="94" w:name="c18d"/>
            <w:bookmarkEnd w:id="92"/>
            <w:bookmarkEnd w:id="93"/>
            <w:r w:rsidRPr="00E80FF9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Cs w:val="24"/>
              </w:rPr>
              <w:t xml:space="preserve">Không tồn tại </w:t>
            </w:r>
            <w:r w:rsidRPr="00E80FF9">
              <w:rPr>
                <w:rFonts w:ascii="Chu Van An" w:eastAsia="Arial" w:hAnsi="Chu Van An" w:cs="Chu Van An"/>
                <w:position w:val="-14"/>
                <w:szCs w:val="24"/>
              </w:rPr>
              <w:object w:dxaOrig="585" w:dyaOrig="405" w14:anchorId="3E31B9C1">
                <v:shape id="_x0000_i1230" type="#_x0000_t75" style="width:29.2pt;height:20.4pt" o:ole="">
                  <v:imagedata r:id="rId442" o:title=""/>
                </v:shape>
                <o:OLEObject Type="Embed" ProgID="Equation.DSMT4" ShapeID="_x0000_i1230" DrawAspect="Content" ObjectID="_1689669629" r:id="rId443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bookmarkEnd w:id="94"/>
          <w:p w14:paraId="76FE6B10" w14:textId="77777777" w:rsidR="008C54C1" w:rsidRPr="00E80FF9" w:rsidRDefault="008C54C1" w:rsidP="00C82C5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95E416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000826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E97B62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D3314D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59743FA7" w14:textId="3C074946" w:rsidR="007A7E85" w:rsidRPr="00E80FF9" w:rsidRDefault="00A942B2" w:rsidP="004C4F30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E80FF9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4D365B85">
                <wp:extent cx="6467475" cy="2581275"/>
                <wp:effectExtent l="0" t="0" r="28575" b="2857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581275"/>
                          <a:chOff x="2112263" y="2946562"/>
                          <a:chExt cx="6467475" cy="258127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2581275"/>
                            <a:chOff x="-110490" y="0"/>
                            <a:chExt cx="6467475" cy="2581275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254"/>
                              <a:ext cx="6467475" cy="232802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D50533" w:rsidRDefault="00D50533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134C81A5" w:rsidR="00D50533" w:rsidRDefault="004B1E1B" w:rsidP="004B1E1B">
                                <w:pPr>
                                  <w:spacing w:line="258" w:lineRule="auto"/>
                                  <w:textDirection w:val="btLr"/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</w:rPr>
                                  <w:sym w:font="Wingdings" w:char="F0A6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>-</w:t>
                                </w:r>
                                <w:r w:rsidR="00D50533"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02B1FC3F" w14:textId="59CA5DCB" w:rsidR="00D50533" w:rsidRPr="004F5DD3" w:rsidRDefault="00D50533" w:rsidP="004B1E1B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ind w:left="709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Để chứng minh hàm số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960" w:dyaOrig="400" w14:anchorId="24844E06">
                                    <v:shape id="_x0000_i1232" type="#_x0000_t75" style="width:48.25pt;height:20.4pt" o:ole="">
                                      <v:imagedata r:id="rId444" o:title=""/>
                                    </v:shape>
                                    <o:OLEObject Type="Embed" ProgID="Equation.DSMT4" ShapeID="_x0000_i1232" DrawAspect="Content" ObjectID="_1689670524" r:id="rId445"/>
                                  </w:object>
                                </w: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liên tục trên một khoảng, đoạn ta dùng các định nghĩa về hàm số liên tục trên khoảng, đoạn và các nhận xét để suy ra kết luận.</w:t>
                                </w:r>
                              </w:p>
                              <w:p w14:paraId="0126BBFB" w14:textId="77777777" w:rsidR="00D50533" w:rsidRPr="004F5DD3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Khi nói xét tính liên tục của hàm số (mà không nói rõ gì hơn) thì ta hiểu phải xét tính liên tục trên tập xác định của nó.</w:t>
                                </w:r>
                              </w:p>
                              <w:p w14:paraId="46063D6A" w14:textId="77777777" w:rsidR="00D50533" w:rsidRPr="004F5DD3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4F5DD3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Tìm các điểm gián đoạn của hàm số tức là xét xem trên tập xác định của nó hàm số không liên tục tại các điểm nào</w:t>
                                </w:r>
                              </w:p>
                              <w:p w14:paraId="7BF8C05C" w14:textId="3FE7C612" w:rsidR="00D50533" w:rsidRDefault="00D50533" w:rsidP="00775A4B">
                                <w:pPr>
                                  <w:spacing w:line="360" w:lineRule="auto"/>
                                  <w:textDirection w:val="btLr"/>
                                </w:pPr>
                              </w:p>
                              <w:p w14:paraId="10F887AE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D50533" w:rsidRDefault="00D50533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D50533" w:rsidRDefault="00D50533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D50533" w:rsidRDefault="00D50533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D50533" w:rsidRDefault="00D50533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E11F10F" w14:textId="77777777" w:rsidR="00D50533" w:rsidRPr="006A690F" w:rsidRDefault="00D50533" w:rsidP="00B23917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6A690F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Xét tính liên tục của hàm số trên khoảng, đoạn</w:t>
                                          </w:r>
                                        </w:p>
                                        <w:p w14:paraId="58B8A83A" w14:textId="615B13C2" w:rsidR="00D50533" w:rsidRDefault="00D50533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37" style="width:509.25pt;height:203.25pt;mso-position-horizontal-relative:char;mso-position-vertical-relative:line" coordorigin="21122,29465" coordsize="64674,25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">
                <v:group id="Group 99" o:spid="_x0000_s1138" style="position:absolute;left:21122;top:29465;width:64675;height:25813" coordorigin="-1104" coordsize="64674,25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39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40" style="position:absolute;left:-1104;top:2532;width:64673;height:2328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D50533" w:rsidRDefault="00D50533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134C81A5" w:rsidR="00D50533" w:rsidRDefault="004B1E1B" w:rsidP="004B1E1B">
                          <w:pPr>
                            <w:spacing w:line="258" w:lineRule="auto"/>
                            <w:textDirection w:val="btLr"/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</w:rPr>
                            <w:sym w:font="Wingdings" w:char="F0A6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>-</w:t>
                          </w:r>
                          <w:r w:rsidR="00D50533" w:rsidRPr="004B1E1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02B1FC3F" w14:textId="59CA5DCB" w:rsidR="00D50533" w:rsidRPr="004F5DD3" w:rsidRDefault="00D50533" w:rsidP="004B1E1B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ind w:left="709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Để chứng minh hàm số </w:t>
                          </w:r>
                          <w:r w:rsidRPr="00056B71">
                            <w:rPr>
                              <w:position w:val="-14"/>
                            </w:rPr>
                            <w:object w:dxaOrig="960" w:dyaOrig="400" w14:anchorId="24844E06">
                              <v:shape id="_x0000_i1232" type="#_x0000_t75" style="width:48.25pt;height:20.4pt" o:ole="">
                                <v:imagedata r:id="rId444" o:title=""/>
                              </v:shape>
                              <o:OLEObject Type="Embed" ProgID="Equation.DSMT4" ShapeID="_x0000_i1232" DrawAspect="Content" ObjectID="_1689670524" r:id="rId446"/>
                            </w:object>
                          </w: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liên tục trên một khoảng, đoạn ta dùng các định nghĩa về hàm số liên tục trên khoảng, đoạn và các nhận xét để suy ra kết luận.</w:t>
                          </w:r>
                        </w:p>
                        <w:p w14:paraId="0126BBFB" w14:textId="77777777" w:rsidR="00D50533" w:rsidRPr="004F5DD3" w:rsidRDefault="00D50533" w:rsidP="00C5479F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>Khi nói xét tính liên tục của hàm số (mà không nói rõ gì hơn) thì ta hiểu phải xét tính liên tục trên tập xác định của nó.</w:t>
                          </w:r>
                        </w:p>
                        <w:p w14:paraId="46063D6A" w14:textId="77777777" w:rsidR="00D50533" w:rsidRPr="004F5DD3" w:rsidRDefault="00D50533" w:rsidP="00C5479F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4F5DD3">
                            <w:rPr>
                              <w:rFonts w:ascii="Chu Van An" w:hAnsi="Chu Van An" w:cs="Chu Van An"/>
                              <w:lang w:val="fr-FR"/>
                            </w:rPr>
                            <w:t>Tìm các điểm gián đoạn của hàm số tức là xét xem trên tập xác định của nó hàm số không liên tục tại các điểm nào</w:t>
                          </w:r>
                        </w:p>
                        <w:p w14:paraId="7BF8C05C" w14:textId="3FE7C612" w:rsidR="00D50533" w:rsidRDefault="00D50533" w:rsidP="00775A4B">
                          <w:pPr>
                            <w:spacing w:line="360" w:lineRule="auto"/>
                            <w:textDirection w:val="btLr"/>
                          </w:pPr>
                        </w:p>
                        <w:p w14:paraId="10F887AE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D50533" w:rsidRDefault="00D50533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D50533" w:rsidRDefault="00D50533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D50533" w:rsidRDefault="00D50533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4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4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4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44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4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4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4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E11F10F" w14:textId="77777777" w:rsidR="00D50533" w:rsidRPr="006A690F" w:rsidRDefault="00D50533" w:rsidP="00B23917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6A690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Xét tính liên tục của hàm số trên khoảng, đoạn</w:t>
                                    </w:r>
                                  </w:p>
                                  <w:p w14:paraId="58B8A83A" w14:textId="615B13C2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09" o:spid="_x0000_s114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49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50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5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52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5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5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55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5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57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BC77878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E80FF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Xét tính liên tục của các hàm số sau trên tập xác định của chúng :</w:t>
      </w:r>
    </w:p>
    <w:p w14:paraId="694D7F5E" w14:textId="31FE2723" w:rsidR="00775A4B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line="240" w:lineRule="auto"/>
        <w:ind w:left="284"/>
        <w:rPr>
          <w:rFonts w:ascii="Chu Van An" w:hAnsi="Chu Van An" w:cs="Chu Van An"/>
          <w:color w:val="000000" w:themeColor="text1"/>
          <w:position w:val="-52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E80FF9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3765FAD4">
          <v:shape id="_x0000_i1233" type="#_x0000_t75" style="width:8.85pt;height:13.6pt" o:ole="">
            <v:imagedata r:id="rId182" o:title=""/>
          </v:shape>
          <o:OLEObject Type="Embed" ProgID="Equation.DSMT4" ShapeID="_x0000_i1233" DrawAspect="Content" ObjectID="_1689669630" r:id="rId447"/>
        </w:object>
      </w:r>
      <w:r w:rsidRPr="00E80FF9">
        <w:rPr>
          <w:rFonts w:ascii="Chu Van An" w:hAnsi="Chu Van An" w:cs="Chu Van An"/>
          <w:color w:val="000000" w:themeColor="text1"/>
          <w:position w:val="-60"/>
          <w:sz w:val="24"/>
          <w:szCs w:val="24"/>
        </w:rPr>
        <w:object w:dxaOrig="3120" w:dyaOrig="1320" w14:anchorId="5E545D39">
          <v:shape id="_x0000_i1234" type="#_x0000_t75" style="width:156.25pt;height:65.9pt" o:ole="">
            <v:imagedata r:id="rId448" o:title=""/>
          </v:shape>
          <o:OLEObject Type="Embed" ProgID="Equation.DSMT4" ShapeID="_x0000_i1234" DrawAspect="Content" ObjectID="_1689669631" r:id="rId449"/>
        </w:object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  <w:t>b)</w:t>
      </w:r>
      <w:r w:rsidRPr="00E80FF9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4560" w:dyaOrig="1160" w14:anchorId="6589351D">
          <v:shape id="_x0000_i1235" type="#_x0000_t75" style="width:228.25pt;height:58.4pt" o:ole="">
            <v:imagedata r:id="rId450" o:title=""/>
          </v:shape>
          <o:OLEObject Type="Embed" ProgID="Equation.DSMT4" ShapeID="_x0000_i1235" DrawAspect="Content" ObjectID="_1689669632" r:id="rId451"/>
        </w:object>
      </w:r>
    </w:p>
    <w:p w14:paraId="3C8EC13E" w14:textId="2AC3580C" w:rsidR="00B23917" w:rsidRPr="00E80FF9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4B982E55" w14:textId="77777777" w:rsidR="00B23917" w:rsidRPr="00E80FF9" w:rsidRDefault="00B23917" w:rsidP="00B23917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a)</w:t>
      </w:r>
      <w:r w:rsidRPr="00E80FF9">
        <w:rPr>
          <w:rFonts w:ascii="Chu Van An" w:hAnsi="Chu Van An" w:cs="Chu Van An"/>
          <w:color w:val="0000CC"/>
          <w:sz w:val="24"/>
          <w:szCs w:val="24"/>
          <w:lang w:val="fr-FR"/>
        </w:rPr>
        <w:t xml:space="preserve"> </w:t>
      </w:r>
      <w:r w:rsidRPr="00E80FF9">
        <w:rPr>
          <w:rFonts w:ascii="Chu Van An" w:hAnsi="Chu Van An" w:cs="Chu Van An"/>
          <w:position w:val="-28"/>
          <w:sz w:val="24"/>
          <w:szCs w:val="24"/>
          <w:lang w:val="fr-FR"/>
        </w:rPr>
        <w:object w:dxaOrig="6940" w:dyaOrig="720" w14:anchorId="70B84D70">
          <v:shape id="_x0000_i1236" type="#_x0000_t75" style="width:346.4pt;height:36pt" o:ole="">
            <v:imagedata r:id="rId452" o:title=""/>
          </v:shape>
          <o:OLEObject Type="Embed" ProgID="Equation.DSMT4" ShapeID="_x0000_i1236" DrawAspect="Content" ObjectID="_1689669633" r:id="rId453"/>
        </w:object>
      </w:r>
    </w:p>
    <w:p w14:paraId="28363F4F" w14:textId="77777777" w:rsidR="00B23917" w:rsidRPr="00E80FF9" w:rsidRDefault="00B23917" w:rsidP="00B23917">
      <w:pPr>
        <w:ind w:firstLine="993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sym w:font="Wingdings" w:char="F046"/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 Do đó, hàm số này liên tục tại </w:t>
      </w:r>
      <w:r w:rsidRPr="00E80FF9">
        <w:rPr>
          <w:rFonts w:ascii="Chu Van An" w:hAnsi="Chu Van An" w:cs="Chu Van An"/>
          <w:position w:val="-6"/>
          <w:sz w:val="24"/>
          <w:szCs w:val="24"/>
        </w:rPr>
        <w:object w:dxaOrig="680" w:dyaOrig="279" w14:anchorId="697FA4BE">
          <v:shape id="_x0000_i1237" type="#_x0000_t75" style="width:33.95pt;height:13.6pt" o:ole="">
            <v:imagedata r:id="rId454" o:title=""/>
          </v:shape>
          <o:OLEObject Type="Embed" ProgID="Equation.DSMT4" ShapeID="_x0000_i1237" DrawAspect="Content" ObjectID="_1689669634" r:id="rId455"/>
        </w:object>
      </w:r>
    </w:p>
    <w:p w14:paraId="442777AA" w14:textId="77777777" w:rsidR="00B23917" w:rsidRPr="00E80FF9" w:rsidRDefault="00B23917" w:rsidP="00B23917">
      <w:pPr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E80FF9">
        <w:rPr>
          <w:rFonts w:ascii="Chu Van An" w:hAnsi="Chu Van An" w:cs="Chu Van An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position w:val="-20"/>
          <w:sz w:val="24"/>
          <w:szCs w:val="24"/>
        </w:rPr>
        <w:object w:dxaOrig="3980" w:dyaOrig="480" w14:anchorId="60DFEBF5">
          <v:shape id="_x0000_i1238" type="#_x0000_t75" style="width:173.9pt;height:23.1pt" o:ole="">
            <v:imagedata r:id="rId456" o:title="" croptop="3114f" cropleft="4920f"/>
          </v:shape>
          <o:OLEObject Type="Embed" ProgID="Equation.DSMT4" ShapeID="_x0000_i1238" DrawAspect="Content" ObjectID="_1689669635" r:id="rId457"/>
        </w:object>
      </w:r>
    </w:p>
    <w:p w14:paraId="392696EA" w14:textId="77777777" w:rsidR="00B23917" w:rsidRPr="00E80FF9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Mà </w:t>
      </w:r>
      <w:r w:rsidRPr="00E80FF9">
        <w:rPr>
          <w:position w:val="-14"/>
          <w:szCs w:val="24"/>
        </w:rPr>
        <w:object w:dxaOrig="999" w:dyaOrig="400" w14:anchorId="096BF52B">
          <v:shape id="_x0000_i1239" type="#_x0000_t75" style="width:50.25pt;height:20.4pt" o:ole="">
            <v:imagedata r:id="rId458" o:title=""/>
          </v:shape>
          <o:OLEObject Type="Embed" ProgID="Equation.DSMT4" ShapeID="_x0000_i1239" DrawAspect="Content" ObjectID="_1689669636" r:id="rId459"/>
        </w:object>
      </w:r>
      <w:r w:rsidRPr="00E80FF9">
        <w:rPr>
          <w:rFonts w:ascii="Chu Van An" w:hAnsi="Chu Van An" w:cs="Chu Van An"/>
          <w:szCs w:val="24"/>
        </w:rPr>
        <w:t xml:space="preserve"> khi </w:t>
      </w:r>
      <w:r w:rsidRPr="00E80FF9">
        <w:rPr>
          <w:position w:val="-6"/>
          <w:szCs w:val="24"/>
        </w:rPr>
        <w:object w:dxaOrig="639" w:dyaOrig="279" w14:anchorId="0DA919F6">
          <v:shape id="_x0000_i1240" type="#_x0000_t75" style="width:31.25pt;height:13.6pt" o:ole="">
            <v:imagedata r:id="rId460" o:title=""/>
          </v:shape>
          <o:OLEObject Type="Embed" ProgID="Equation.DSMT4" ShapeID="_x0000_i1240" DrawAspect="Content" ObjectID="_1689669637" r:id="rId461"/>
        </w:object>
      </w:r>
      <w:r w:rsidRPr="00E80FF9">
        <w:rPr>
          <w:rFonts w:ascii="Chu Van An" w:hAnsi="Chu Van An" w:cs="Chu Van An"/>
          <w:szCs w:val="24"/>
        </w:rPr>
        <w:t xml:space="preserve">nên </w:t>
      </w:r>
      <w:r w:rsidRPr="00E80FF9">
        <w:rPr>
          <w:position w:val="-20"/>
          <w:szCs w:val="24"/>
        </w:rPr>
        <w:object w:dxaOrig="3519" w:dyaOrig="460" w14:anchorId="2B55B3B5">
          <v:shape id="_x0000_i1241" type="#_x0000_t75" style="width:175.25pt;height:23.1pt" o:ole="">
            <v:imagedata r:id="rId462" o:title=""/>
          </v:shape>
          <o:OLEObject Type="Embed" ProgID="Equation.DSMT4" ShapeID="_x0000_i1241" DrawAspect="Content" ObjectID="_1689669638" r:id="rId463"/>
        </w:object>
      </w:r>
    </w:p>
    <w:p w14:paraId="187866E7" w14:textId="77777777" w:rsidR="00B23917" w:rsidRPr="00E80FF9" w:rsidRDefault="00B23917" w:rsidP="00B23917">
      <w:pPr>
        <w:ind w:firstLine="993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sym w:font="Wingdings" w:char="F046"/>
      </w: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 xml:space="preserve"> 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Do đó, hàm số đã cho liên tục khi </w:t>
      </w:r>
      <w:r w:rsidRPr="00E80FF9">
        <w:rPr>
          <w:rFonts w:ascii="Chu Van An" w:hAnsi="Chu Van An" w:cs="Chu Van An"/>
          <w:position w:val="-6"/>
          <w:sz w:val="24"/>
          <w:szCs w:val="24"/>
        </w:rPr>
        <w:object w:dxaOrig="560" w:dyaOrig="279" w14:anchorId="11DBE938">
          <v:shape id="_x0000_i1242" type="#_x0000_t75" style="width:28.55pt;height:13.6pt" o:ole="">
            <v:imagedata r:id="rId464" o:title=""/>
          </v:shape>
          <o:OLEObject Type="Embed" ProgID="Equation.DSMT4" ShapeID="_x0000_i1242" DrawAspect="Content" ObjectID="_1689669639" r:id="rId465"/>
        </w:object>
      </w:r>
    </w:p>
    <w:p w14:paraId="19798CE3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E80FF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Xét tính liên tục của các hàm số sau trên tập xác định của chúng :</w:t>
      </w:r>
    </w:p>
    <w:p w14:paraId="671E9AD5" w14:textId="30BB2368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ind w:left="284"/>
        <w:rPr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E80FF9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2142E49">
          <v:shape id="_x0000_i1243" type="#_x0000_t75" style="width:8.85pt;height:13.6pt" o:ole="">
            <v:imagedata r:id="rId182" o:title=""/>
          </v:shape>
          <o:OLEObject Type="Embed" ProgID="Equation.DSMT4" ShapeID="_x0000_i1243" DrawAspect="Content" ObjectID="_1689669640" r:id="rId466"/>
        </w:object>
      </w:r>
      <w:r w:rsidRPr="00E80FF9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2980" w:dyaOrig="1040" w14:anchorId="2B405607">
          <v:shape id="_x0000_i1244" type="#_x0000_t75" style="width:149.45pt;height:51.6pt" o:ole="">
            <v:imagedata r:id="rId467" o:title=""/>
          </v:shape>
          <o:OLEObject Type="Embed" ProgID="Equation.DSMT4" ShapeID="_x0000_i1244" DrawAspect="Content" ObjectID="_1689669641" r:id="rId468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E80FF9">
        <w:rPr>
          <w:rFonts w:ascii="Chu Van An" w:hAnsi="Chu Van An" w:cs="Chu Van An"/>
          <w:color w:val="000000" w:themeColor="text1"/>
          <w:position w:val="-50"/>
          <w:sz w:val="24"/>
          <w:szCs w:val="24"/>
        </w:rPr>
        <w:object w:dxaOrig="3140" w:dyaOrig="1120" w14:anchorId="5E310429">
          <v:shape id="_x0000_i1245" type="#_x0000_t75" style="width:157.6pt;height:55.7pt" o:ole="">
            <v:imagedata r:id="rId469" o:title=""/>
          </v:shape>
          <o:OLEObject Type="Embed" ProgID="Equation.DSMT4" ShapeID="_x0000_i1245" DrawAspect="Content" ObjectID="_1689669642" r:id="rId470"/>
        </w:object>
      </w:r>
    </w:p>
    <w:p w14:paraId="2676B767" w14:textId="0D96F0E5" w:rsidR="00B23917" w:rsidRPr="00E80FF9" w:rsidRDefault="007C7644" w:rsidP="00B23917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366C3A9" w14:textId="77777777" w:rsidR="00B23917" w:rsidRPr="00E80FF9" w:rsidRDefault="00B23917" w:rsidP="00B23917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E80FF9">
        <w:rPr>
          <w:rFonts w:ascii="Chu Van An" w:hAnsi="Chu Van An" w:cs="Chu Van An"/>
          <w:color w:val="0000CC"/>
          <w:sz w:val="24"/>
          <w:szCs w:val="24"/>
          <w:lang w:val="fr-FR"/>
        </w:rPr>
        <w:t xml:space="preserve"> 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Hàm số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580" w:dyaOrig="400" w14:anchorId="2F305901">
          <v:shape id="_x0000_i1246" type="#_x0000_t75" style="width:28.55pt;height:20.4pt" o:ole="">
            <v:imagedata r:id="rId471" o:title=""/>
          </v:shape>
          <o:OLEObject Type="Embed" ProgID="Equation.DSMT4" ShapeID="_x0000_i1246" DrawAspect="Content" ObjectID="_1689669643" r:id="rId472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liên tục với </w:t>
      </w:r>
      <w:r w:rsidRPr="00E80FF9">
        <w:rPr>
          <w:rFonts w:ascii="Chu Van An" w:hAnsi="Chu Van An" w:cs="Chu Van An"/>
          <w:position w:val="-6"/>
          <w:sz w:val="24"/>
          <w:szCs w:val="24"/>
        </w:rPr>
        <w:object w:dxaOrig="840" w:dyaOrig="279" w14:anchorId="6CD34E88">
          <v:shape id="_x0000_i1247" type="#_x0000_t75" style="width:42.1pt;height:13.6pt" o:ole="">
            <v:imagedata r:id="rId473" o:title=""/>
          </v:shape>
          <o:OLEObject Type="Embed" ProgID="Equation.DSMT4" ShapeID="_x0000_i1247" DrawAspect="Content" ObjectID="_1689669644" r:id="rId474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  <w:r w:rsidRPr="00E80FF9">
        <w:rPr>
          <w:rFonts w:ascii="Chu Van An" w:hAnsi="Chu Van An" w:cs="Chu Van An"/>
          <w:sz w:val="24"/>
          <w:szCs w:val="24"/>
          <w:lang w:val="fr-FR"/>
        </w:rPr>
        <w:tab/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340" w:dyaOrig="400" w14:anchorId="0178A914">
          <v:shape id="_x0000_i1248" type="#_x0000_t75" style="width:17pt;height:20.4pt" o:ole="">
            <v:imagedata r:id="rId475" o:title=""/>
          </v:shape>
          <o:OLEObject Type="Embed" ProgID="Equation.DSMT4" ShapeID="_x0000_i1248" DrawAspect="Content" ObjectID="_1689669645" r:id="rId476"/>
        </w:object>
      </w:r>
    </w:p>
    <w:p w14:paraId="086CEAB0" w14:textId="77777777" w:rsidR="00B23917" w:rsidRPr="00E80FF9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E80FF9">
        <w:rPr>
          <w:position w:val="-24"/>
          <w:szCs w:val="24"/>
        </w:rPr>
        <w:object w:dxaOrig="6840" w:dyaOrig="660" w14:anchorId="0CFB0683">
          <v:shape id="_x0000_i1249" type="#_x0000_t75" style="width:342.35pt;height:33.3pt" o:ole="">
            <v:imagedata r:id="rId477" o:title=""/>
          </v:shape>
          <o:OLEObject Type="Embed" ProgID="Equation.DSMT4" ShapeID="_x0000_i1249" DrawAspect="Content" ObjectID="_1689669646" r:id="rId478"/>
        </w:object>
      </w:r>
    </w:p>
    <w:p w14:paraId="55740F91" w14:textId="77777777" w:rsidR="00B23917" w:rsidRPr="00E80FF9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E80FF9">
        <w:rPr>
          <w:position w:val="-20"/>
          <w:szCs w:val="24"/>
        </w:rPr>
        <w:object w:dxaOrig="4160" w:dyaOrig="460" w14:anchorId="15358372">
          <v:shape id="_x0000_i1250" type="#_x0000_t75" style="width:207.85pt;height:23.1pt" o:ole="">
            <v:imagedata r:id="rId479" o:title=""/>
          </v:shape>
          <o:OLEObject Type="Embed" ProgID="Equation.DSMT4" ShapeID="_x0000_i1250" DrawAspect="Content" ObjectID="_1689669647" r:id="rId480"/>
        </w:object>
      </w:r>
      <w:r w:rsidRPr="00E80FF9">
        <w:rPr>
          <w:rFonts w:ascii="Chu Van An" w:hAnsi="Chu Van An" w:cs="Chu Van An"/>
          <w:szCs w:val="24"/>
        </w:rPr>
        <w:t xml:space="preserve"> liên tục tại </w:t>
      </w:r>
      <w:r w:rsidRPr="00E80FF9">
        <w:rPr>
          <w:position w:val="-6"/>
          <w:szCs w:val="24"/>
        </w:rPr>
        <w:object w:dxaOrig="680" w:dyaOrig="279" w14:anchorId="41005FB4">
          <v:shape id="_x0000_i1251" type="#_x0000_t75" style="width:33.95pt;height:13.6pt" o:ole="">
            <v:imagedata r:id="rId481" o:title=""/>
          </v:shape>
          <o:OLEObject Type="Embed" ProgID="Equation.DSMT4" ShapeID="_x0000_i1251" DrawAspect="Content" ObjectID="_1689669648" r:id="rId482"/>
        </w:object>
      </w:r>
      <w:r w:rsidRPr="00E80FF9">
        <w:rPr>
          <w:rFonts w:ascii="Chu Van An" w:hAnsi="Chu Van An" w:cs="Chu Van An"/>
          <w:szCs w:val="24"/>
        </w:rPr>
        <w:tab/>
      </w:r>
      <w:r w:rsidRPr="00E80FF9">
        <w:rPr>
          <w:rFonts w:ascii="Chu Van An" w:hAnsi="Chu Van An" w:cs="Chu Van An"/>
          <w:szCs w:val="24"/>
        </w:rPr>
        <w:tab/>
      </w:r>
      <w:r w:rsidRPr="00E80FF9">
        <w:rPr>
          <w:position w:val="-14"/>
          <w:szCs w:val="24"/>
        </w:rPr>
        <w:object w:dxaOrig="380" w:dyaOrig="400" w14:anchorId="46644FD3">
          <v:shape id="_x0000_i1252" type="#_x0000_t75" style="width:19pt;height:20.4pt" o:ole="">
            <v:imagedata r:id="rId483" o:title=""/>
          </v:shape>
          <o:OLEObject Type="Embed" ProgID="Equation.DSMT4" ShapeID="_x0000_i1252" DrawAspect="Content" ObjectID="_1689669649" r:id="rId484"/>
        </w:object>
      </w:r>
    </w:p>
    <w:p w14:paraId="60861F44" w14:textId="77777777" w:rsidR="00B23917" w:rsidRPr="00E80FF9" w:rsidRDefault="00B23917" w:rsidP="00C5479F">
      <w:pPr>
        <w:pStyle w:val="ListParagraph"/>
        <w:numPr>
          <w:ilvl w:val="0"/>
          <w:numId w:val="11"/>
        </w:numPr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Từ </w:t>
      </w:r>
      <w:r w:rsidRPr="00E80FF9">
        <w:rPr>
          <w:position w:val="-14"/>
          <w:szCs w:val="24"/>
        </w:rPr>
        <w:object w:dxaOrig="340" w:dyaOrig="400" w14:anchorId="11572221">
          <v:shape id="_x0000_i1253" type="#_x0000_t75" style="width:17pt;height:20.4pt" o:ole="">
            <v:imagedata r:id="rId475" o:title=""/>
          </v:shape>
          <o:OLEObject Type="Embed" ProgID="Equation.DSMT4" ShapeID="_x0000_i1253" DrawAspect="Content" ObjectID="_1689669650" r:id="rId485"/>
        </w:object>
      </w:r>
      <w:r w:rsidRPr="00E80FF9">
        <w:rPr>
          <w:rFonts w:ascii="Chu Van An" w:hAnsi="Chu Van An" w:cs="Chu Van An"/>
          <w:szCs w:val="24"/>
        </w:rPr>
        <w:t xml:space="preserve">và </w:t>
      </w:r>
      <w:r w:rsidRPr="00E80FF9">
        <w:rPr>
          <w:position w:val="-14"/>
          <w:szCs w:val="24"/>
        </w:rPr>
        <w:object w:dxaOrig="380" w:dyaOrig="400" w14:anchorId="56C5029C">
          <v:shape id="_x0000_i1254" type="#_x0000_t75" style="width:19pt;height:20.4pt" o:ole="">
            <v:imagedata r:id="rId483" o:title=""/>
          </v:shape>
          <o:OLEObject Type="Embed" ProgID="Equation.DSMT4" ShapeID="_x0000_i1254" DrawAspect="Content" ObjectID="_1689669651" r:id="rId486"/>
        </w:object>
      </w:r>
      <w:r w:rsidRPr="00E80FF9">
        <w:rPr>
          <w:rFonts w:ascii="Chu Van An" w:hAnsi="Chu Van An" w:cs="Chu Van An"/>
          <w:szCs w:val="24"/>
        </w:rPr>
        <w:t xml:space="preserve"> ta có </w:t>
      </w:r>
      <w:r w:rsidRPr="00E80FF9">
        <w:rPr>
          <w:position w:val="-14"/>
          <w:szCs w:val="24"/>
        </w:rPr>
        <w:object w:dxaOrig="580" w:dyaOrig="400" w14:anchorId="5F020478">
          <v:shape id="_x0000_i1255" type="#_x0000_t75" style="width:28.55pt;height:20.4pt" o:ole="">
            <v:imagedata r:id="rId471" o:title=""/>
          </v:shape>
          <o:OLEObject Type="Embed" ProgID="Equation.DSMT4" ShapeID="_x0000_i1255" DrawAspect="Content" ObjectID="_1689669652" r:id="rId487"/>
        </w:object>
      </w:r>
      <w:r w:rsidRPr="00E80FF9">
        <w:rPr>
          <w:rFonts w:ascii="Chu Van An" w:hAnsi="Chu Van An" w:cs="Chu Van An"/>
          <w:szCs w:val="24"/>
        </w:rPr>
        <w:t xml:space="preserve"> liên tục trên </w:t>
      </w:r>
      <w:r w:rsidRPr="00E80FF9">
        <w:rPr>
          <w:position w:val="-4"/>
          <w:szCs w:val="24"/>
        </w:rPr>
        <w:object w:dxaOrig="260" w:dyaOrig="260" w14:anchorId="6B725BB7">
          <v:shape id="_x0000_i1256" type="#_x0000_t75" style="width:13.6pt;height:13.6pt" o:ole="">
            <v:imagedata r:id="rId488" o:title=""/>
          </v:shape>
          <o:OLEObject Type="Embed" ProgID="Equation.DSMT4" ShapeID="_x0000_i1256" DrawAspect="Content" ObjectID="_1689669653" r:id="rId489"/>
        </w:object>
      </w:r>
      <w:r w:rsidRPr="00E80FF9">
        <w:rPr>
          <w:rFonts w:ascii="Chu Van An" w:hAnsi="Chu Van An" w:cs="Chu Van An"/>
          <w:szCs w:val="24"/>
        </w:rPr>
        <w:t>.</w:t>
      </w:r>
    </w:p>
    <w:p w14:paraId="146A5BA2" w14:textId="77777777" w:rsidR="00B23917" w:rsidRPr="00E80FF9" w:rsidRDefault="00B23917" w:rsidP="00B23917">
      <w:pPr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fr-FR"/>
        </w:rPr>
        <w:t>b)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Hàm số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580" w:dyaOrig="400" w14:anchorId="1D355971">
          <v:shape id="_x0000_i1257" type="#_x0000_t75" style="width:28.55pt;height:20.4pt" o:ole="">
            <v:imagedata r:id="rId471" o:title=""/>
          </v:shape>
          <o:OLEObject Type="Embed" ProgID="Equation.DSMT4" ShapeID="_x0000_i1257" DrawAspect="Content" ObjectID="_1689669654" r:id="rId490"/>
        </w:object>
      </w:r>
      <w:r w:rsidRPr="00E80FF9">
        <w:rPr>
          <w:rFonts w:ascii="Chu Van An" w:hAnsi="Chu Van An" w:cs="Chu Van An"/>
          <w:sz w:val="24"/>
          <w:szCs w:val="24"/>
        </w:rPr>
        <w:t xml:space="preserve"> liên tục với </w:t>
      </w:r>
      <w:r w:rsidRPr="00E80FF9">
        <w:rPr>
          <w:rFonts w:ascii="Chu Van An" w:hAnsi="Chu Van An" w:cs="Chu Van An"/>
          <w:position w:val="-6"/>
          <w:sz w:val="24"/>
          <w:szCs w:val="24"/>
          <w:lang w:val="fr-FR"/>
        </w:rPr>
        <w:object w:dxaOrig="900" w:dyaOrig="340" w14:anchorId="22B51580">
          <v:shape id="_x0000_i1258" type="#_x0000_t75" style="width:44.85pt;height:17pt" o:ole="">
            <v:imagedata r:id="rId491" o:title=""/>
          </v:shape>
          <o:OLEObject Type="Embed" ProgID="Equation.DSMT4" ShapeID="_x0000_i1258" DrawAspect="Content" ObjectID="_1689669655" r:id="rId492"/>
        </w:object>
      </w:r>
      <w:r w:rsidRPr="00E80FF9">
        <w:rPr>
          <w:rFonts w:ascii="Chu Van An" w:hAnsi="Chu Van An" w:cs="Chu Van An"/>
          <w:sz w:val="24"/>
          <w:szCs w:val="24"/>
        </w:rPr>
        <w:tab/>
      </w:r>
      <w:r w:rsidRPr="00E80FF9">
        <w:rPr>
          <w:rFonts w:ascii="Chu Van An" w:hAnsi="Chu Van An" w:cs="Chu Van An"/>
          <w:sz w:val="24"/>
          <w:szCs w:val="24"/>
        </w:rPr>
        <w:tab/>
      </w:r>
      <w:r w:rsidRPr="00E80FF9">
        <w:rPr>
          <w:rFonts w:ascii="Chu Van An" w:hAnsi="Chu Van An" w:cs="Chu Van An"/>
          <w:sz w:val="24"/>
          <w:szCs w:val="24"/>
        </w:rPr>
        <w:tab/>
      </w:r>
      <w:r w:rsidRPr="00E80FF9">
        <w:rPr>
          <w:rFonts w:ascii="Chu Van An" w:hAnsi="Chu Van An" w:cs="Chu Van An"/>
          <w:sz w:val="24"/>
          <w:szCs w:val="24"/>
        </w:rPr>
        <w:tab/>
      </w:r>
      <w:r w:rsidRPr="00E80FF9">
        <w:rPr>
          <w:rFonts w:ascii="Chu Van An" w:hAnsi="Chu Van An" w:cs="Chu Van An"/>
          <w:sz w:val="24"/>
          <w:szCs w:val="24"/>
        </w:rPr>
        <w:tab/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340" w:dyaOrig="400" w14:anchorId="180693FD">
          <v:shape id="_x0000_i1259" type="#_x0000_t75" style="width:17pt;height:20.4pt" o:ole="">
            <v:imagedata r:id="rId475" o:title=""/>
          </v:shape>
          <o:OLEObject Type="Embed" ProgID="Equation.DSMT4" ShapeID="_x0000_i1259" DrawAspect="Content" ObjectID="_1689669656" r:id="rId493"/>
        </w:object>
      </w:r>
    </w:p>
    <w:p w14:paraId="4F4A06DB" w14:textId="77777777" w:rsidR="00B23917" w:rsidRPr="00E80FF9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</w:rPr>
      </w:pPr>
      <w:r w:rsidRPr="00E80FF9">
        <w:rPr>
          <w:position w:val="-28"/>
          <w:szCs w:val="24"/>
        </w:rPr>
        <w:object w:dxaOrig="7980" w:dyaOrig="820" w14:anchorId="4F680522">
          <v:shape id="_x0000_i1260" type="#_x0000_t75" style="width:398.7pt;height:41.45pt" o:ole="">
            <v:imagedata r:id="rId494" o:title=""/>
          </v:shape>
          <o:OLEObject Type="Embed" ProgID="Equation.DSMT4" ShapeID="_x0000_i1260" DrawAspect="Content" ObjectID="_1689669657" r:id="rId495"/>
        </w:object>
      </w:r>
    </w:p>
    <w:p w14:paraId="65F5D174" w14:textId="77777777" w:rsidR="00B23917" w:rsidRPr="00E80FF9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</w:rPr>
      </w:pPr>
      <w:r w:rsidRPr="00E80FF9">
        <w:rPr>
          <w:position w:val="-22"/>
          <w:szCs w:val="24"/>
        </w:rPr>
        <w:object w:dxaOrig="4459" w:dyaOrig="520" w14:anchorId="6499DA57">
          <v:shape id="_x0000_i1261" type="#_x0000_t75" style="width:222.8pt;height:26.5pt" o:ole="">
            <v:imagedata r:id="rId496" o:title=""/>
          </v:shape>
          <o:OLEObject Type="Embed" ProgID="Equation.DSMT4" ShapeID="_x0000_i1261" DrawAspect="Content" ObjectID="_1689669658" r:id="rId497"/>
        </w:object>
      </w:r>
      <w:r w:rsidRPr="00E80FF9">
        <w:rPr>
          <w:rFonts w:ascii="Chu Van An" w:hAnsi="Chu Van An" w:cs="Chu Van An"/>
          <w:szCs w:val="24"/>
        </w:rPr>
        <w:t xml:space="preserve"> liên tục tại </w:t>
      </w:r>
      <w:r w:rsidRPr="00E80FF9">
        <w:rPr>
          <w:position w:val="-6"/>
          <w:szCs w:val="24"/>
        </w:rPr>
        <w:object w:dxaOrig="740" w:dyaOrig="340" w14:anchorId="7D5A3882">
          <v:shape id="_x0000_i1262" type="#_x0000_t75" style="width:36.7pt;height:17pt" o:ole="">
            <v:imagedata r:id="rId498" o:title=""/>
          </v:shape>
          <o:OLEObject Type="Embed" ProgID="Equation.DSMT4" ShapeID="_x0000_i1262" DrawAspect="Content" ObjectID="_1689669659" r:id="rId499"/>
        </w:object>
      </w:r>
      <w:r w:rsidRPr="00E80FF9">
        <w:rPr>
          <w:rFonts w:ascii="Chu Van An" w:hAnsi="Chu Van An" w:cs="Chu Van An"/>
          <w:szCs w:val="24"/>
        </w:rPr>
        <w:tab/>
      </w:r>
      <w:r w:rsidRPr="00E80FF9">
        <w:rPr>
          <w:rFonts w:ascii="Chu Van An" w:hAnsi="Chu Van An" w:cs="Chu Van An"/>
          <w:szCs w:val="24"/>
        </w:rPr>
        <w:tab/>
      </w:r>
      <w:r w:rsidRPr="00E80FF9">
        <w:rPr>
          <w:position w:val="-14"/>
          <w:szCs w:val="24"/>
        </w:rPr>
        <w:object w:dxaOrig="380" w:dyaOrig="400" w14:anchorId="0936CB91">
          <v:shape id="_x0000_i1263" type="#_x0000_t75" style="width:19pt;height:20.4pt" o:ole="">
            <v:imagedata r:id="rId483" o:title=""/>
          </v:shape>
          <o:OLEObject Type="Embed" ProgID="Equation.DSMT4" ShapeID="_x0000_i1263" DrawAspect="Content" ObjectID="_1689669660" r:id="rId500"/>
        </w:object>
      </w:r>
    </w:p>
    <w:p w14:paraId="22713D70" w14:textId="77777777" w:rsidR="00B23917" w:rsidRPr="00E80FF9" w:rsidRDefault="00B23917" w:rsidP="00C5479F">
      <w:pPr>
        <w:pStyle w:val="ListParagraph"/>
        <w:numPr>
          <w:ilvl w:val="0"/>
          <w:numId w:val="12"/>
        </w:numPr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t xml:space="preserve">Từ </w:t>
      </w:r>
      <w:r w:rsidRPr="00E80FF9">
        <w:rPr>
          <w:position w:val="-14"/>
          <w:szCs w:val="24"/>
        </w:rPr>
        <w:object w:dxaOrig="340" w:dyaOrig="400" w14:anchorId="162C225D">
          <v:shape id="_x0000_i1264" type="#_x0000_t75" style="width:17pt;height:20.4pt" o:ole="">
            <v:imagedata r:id="rId475" o:title=""/>
          </v:shape>
          <o:OLEObject Type="Embed" ProgID="Equation.DSMT4" ShapeID="_x0000_i1264" DrawAspect="Content" ObjectID="_1689669661" r:id="rId501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và </w:t>
      </w:r>
      <w:r w:rsidRPr="00E80FF9">
        <w:rPr>
          <w:position w:val="-14"/>
          <w:szCs w:val="24"/>
        </w:rPr>
        <w:object w:dxaOrig="380" w:dyaOrig="400" w14:anchorId="362F1577">
          <v:shape id="_x0000_i1265" type="#_x0000_t75" style="width:19pt;height:20.4pt" o:ole="">
            <v:imagedata r:id="rId483" o:title=""/>
          </v:shape>
          <o:OLEObject Type="Embed" ProgID="Equation.DSMT4" ShapeID="_x0000_i1265" DrawAspect="Content" ObjectID="_1689669662" r:id="rId502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 ta có </w:t>
      </w:r>
      <w:r w:rsidRPr="00E80FF9">
        <w:rPr>
          <w:position w:val="-14"/>
          <w:szCs w:val="24"/>
        </w:rPr>
        <w:object w:dxaOrig="580" w:dyaOrig="400" w14:anchorId="47573B3D">
          <v:shape id="_x0000_i1266" type="#_x0000_t75" style="width:28.55pt;height:20.4pt" o:ole="">
            <v:imagedata r:id="rId471" o:title=""/>
          </v:shape>
          <o:OLEObject Type="Embed" ProgID="Equation.DSMT4" ShapeID="_x0000_i1266" DrawAspect="Content" ObjectID="_1689669663" r:id="rId503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 liên tục trên </w:t>
      </w:r>
      <w:r w:rsidRPr="00E80FF9">
        <w:rPr>
          <w:position w:val="-4"/>
          <w:szCs w:val="24"/>
        </w:rPr>
        <w:object w:dxaOrig="260" w:dyaOrig="260" w14:anchorId="78887829">
          <v:shape id="_x0000_i1267" type="#_x0000_t75" style="width:13.6pt;height:13.6pt" o:ole="">
            <v:imagedata r:id="rId488" o:title=""/>
          </v:shape>
          <o:OLEObject Type="Embed" ProgID="Equation.DSMT4" ShapeID="_x0000_i1267" DrawAspect="Content" ObjectID="_1689669664" r:id="rId504"/>
        </w:object>
      </w:r>
      <w:r w:rsidRPr="00E80FF9">
        <w:rPr>
          <w:rFonts w:ascii="Chu Van An" w:hAnsi="Chu Van An" w:cs="Chu Van An"/>
          <w:szCs w:val="24"/>
          <w:lang w:val="fr-FR"/>
        </w:rPr>
        <w:t>.</w:t>
      </w:r>
    </w:p>
    <w:p w14:paraId="1423A7FE" w14:textId="7777777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sz w:val="24"/>
          <w:szCs w:val="24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Tìm các giá trị của </w: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260" w:dyaOrig="220" w14:anchorId="3A1D83E7">
          <v:shape id="_x0000_i1268" type="#_x0000_t75" style="width:13.6pt;height:11.55pt" o:ole="">
            <v:imagedata r:id="rId505" o:title=""/>
          </v:shape>
          <o:OLEObject Type="Embed" ProgID="Equation.DSMT4" ShapeID="_x0000_i1268" DrawAspect="Content" ObjectID="_1689669665" r:id="rId506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 xml:space="preserve"> để các hàm số sau liên tục trên tập xác định của chúng:</w:t>
      </w:r>
    </w:p>
    <w:p w14:paraId="36F06C94" w14:textId="6FDDDD07" w:rsidR="00B23917" w:rsidRPr="00E80FF9" w:rsidRDefault="00B23917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color w:val="000000" w:themeColor="text1"/>
          <w:sz w:val="24"/>
          <w:szCs w:val="24"/>
        </w:rPr>
      </w:pP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E80FF9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95A03E5">
          <v:shape id="_x0000_i1269" type="#_x0000_t75" style="width:8.85pt;height:13.6pt" o:ole="">
            <v:imagedata r:id="rId182" o:title=""/>
          </v:shape>
          <o:OLEObject Type="Embed" ProgID="Equation.DSMT4" ShapeID="_x0000_i1269" DrawAspect="Content" ObjectID="_1689669666" r:id="rId507"/>
        </w:object>
      </w:r>
      <w:r w:rsidRPr="00E80FF9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320" w:dyaOrig="1040" w14:anchorId="2D542CE7">
          <v:shape id="_x0000_i1270" type="#_x0000_t75" style="width:165.75pt;height:51.6pt" o:ole="">
            <v:imagedata r:id="rId508" o:title=""/>
          </v:shape>
          <o:OLEObject Type="Embed" ProgID="Equation.DSMT4" ShapeID="_x0000_i1270" DrawAspect="Content" ObjectID="_1689669667" r:id="rId509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E80FF9">
        <w:rPr>
          <w:rFonts w:ascii="Chu Van An" w:hAnsi="Chu Van An" w:cs="Chu Van An"/>
          <w:color w:val="000000" w:themeColor="text1"/>
          <w:position w:val="-52"/>
          <w:sz w:val="24"/>
          <w:szCs w:val="24"/>
        </w:rPr>
        <w:object w:dxaOrig="3100" w:dyaOrig="1160" w14:anchorId="114B630D">
          <v:shape id="_x0000_i1271" type="#_x0000_t75" style="width:155.55pt;height:58.4pt" o:ole="">
            <v:imagedata r:id="rId510" o:title=""/>
          </v:shape>
          <o:OLEObject Type="Embed" ProgID="Equation.DSMT4" ShapeID="_x0000_i1271" DrawAspect="Content" ObjectID="_1689669668" r:id="rId511"/>
        </w:object>
      </w:r>
    </w:p>
    <w:p w14:paraId="144A2EB5" w14:textId="21880A28" w:rsidR="00815DA4" w:rsidRPr="00E80FF9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CEE913E" w14:textId="77777777" w:rsidR="00815DA4" w:rsidRPr="00E80FF9" w:rsidRDefault="00815DA4" w:rsidP="00815DA4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a)</w:t>
      </w:r>
      <w:r w:rsidRPr="00E80FF9">
        <w:rPr>
          <w:rFonts w:ascii="Chu Van An" w:hAnsi="Chu Van An" w:cs="Chu Van An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Hàm số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580" w:dyaOrig="400" w14:anchorId="1FA37EEE">
          <v:shape id="_x0000_i1272" type="#_x0000_t75" style="width:28.55pt;height:20.4pt" o:ole="">
            <v:imagedata r:id="rId471" o:title=""/>
          </v:shape>
          <o:OLEObject Type="Embed" ProgID="Equation.DSMT4" ShapeID="_x0000_i1272" DrawAspect="Content" ObjectID="_1689669669" r:id="rId512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liên tục với </w:t>
      </w:r>
      <w:r w:rsidRPr="00E80FF9">
        <w:rPr>
          <w:rFonts w:ascii="Chu Van An" w:hAnsi="Chu Van An" w:cs="Chu Van An"/>
          <w:position w:val="-6"/>
          <w:sz w:val="24"/>
          <w:szCs w:val="24"/>
        </w:rPr>
        <w:object w:dxaOrig="720" w:dyaOrig="279" w14:anchorId="5E49292E">
          <v:shape id="_x0000_i1273" type="#_x0000_t75" style="width:36pt;height:13.6pt" o:ole="">
            <v:imagedata r:id="rId513" o:title=""/>
          </v:shape>
          <o:OLEObject Type="Embed" ProgID="Equation.DSMT4" ShapeID="_x0000_i1273" DrawAspect="Content" ObjectID="_1689669670" r:id="rId514"/>
        </w:object>
      </w:r>
      <w:r w:rsidRPr="00E80FF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470044" w14:textId="77777777" w:rsidR="00815DA4" w:rsidRPr="00E80FF9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t>Do đó</w:t>
      </w:r>
      <w:r w:rsidRPr="00E80FF9">
        <w:rPr>
          <w:position w:val="-14"/>
          <w:szCs w:val="24"/>
        </w:rPr>
        <w:object w:dxaOrig="580" w:dyaOrig="400" w14:anchorId="37BDB6CF">
          <v:shape id="_x0000_i1274" type="#_x0000_t75" style="width:28.55pt;height:20.4pt" o:ole="">
            <v:imagedata r:id="rId471" o:title=""/>
          </v:shape>
          <o:OLEObject Type="Embed" ProgID="Equation.DSMT4" ShapeID="_x0000_i1274" DrawAspect="Content" ObjectID="_1689669671" r:id="rId515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 liên tục trên </w:t>
      </w:r>
      <w:r w:rsidRPr="00E80FF9">
        <w:rPr>
          <w:position w:val="-14"/>
          <w:szCs w:val="24"/>
        </w:rPr>
        <w:object w:dxaOrig="1120" w:dyaOrig="400" w14:anchorId="041AE8A9">
          <v:shape id="_x0000_i1275" type="#_x0000_t75" style="width:55.7pt;height:20.4pt" o:ole="">
            <v:imagedata r:id="rId516" o:title=""/>
          </v:shape>
          <o:OLEObject Type="Embed" ProgID="Equation.DSMT4" ShapeID="_x0000_i1275" DrawAspect="Content" ObjectID="_1689669672" r:id="rId517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 liên tục tại </w:t>
      </w:r>
      <w:r w:rsidRPr="00E80FF9">
        <w:rPr>
          <w:position w:val="-20"/>
          <w:szCs w:val="24"/>
          <w:lang w:val="fr-FR"/>
        </w:rPr>
        <w:object w:dxaOrig="2520" w:dyaOrig="460" w14:anchorId="175C5D7C">
          <v:shape id="_x0000_i1276" type="#_x0000_t75" style="width:126.35pt;height:23.1pt" o:ole="">
            <v:imagedata r:id="rId518" o:title=""/>
          </v:shape>
          <o:OLEObject Type="Embed" ProgID="Equation.DSMT4" ShapeID="_x0000_i1276" DrawAspect="Content" ObjectID="_1689669673" r:id="rId519"/>
        </w:object>
      </w:r>
      <w:r w:rsidRPr="00E80FF9">
        <w:rPr>
          <w:rFonts w:ascii="Chu Van An" w:hAnsi="Chu Van An" w:cs="Chu Van An"/>
          <w:szCs w:val="24"/>
          <w:lang w:val="fr-FR"/>
        </w:rPr>
        <w:t xml:space="preserve">   </w:t>
      </w:r>
      <w:r w:rsidRPr="00E80FF9">
        <w:rPr>
          <w:position w:val="-14"/>
          <w:szCs w:val="24"/>
        </w:rPr>
        <w:object w:dxaOrig="340" w:dyaOrig="400" w14:anchorId="4D7B1977">
          <v:shape id="_x0000_i1277" type="#_x0000_t75" style="width:17pt;height:20.4pt" o:ole="">
            <v:imagedata r:id="rId520" o:title=""/>
          </v:shape>
          <o:OLEObject Type="Embed" ProgID="Equation.DSMT4" ShapeID="_x0000_i1277" DrawAspect="Content" ObjectID="_1689669674" r:id="rId521"/>
        </w:object>
      </w:r>
    </w:p>
    <w:p w14:paraId="29E21D93" w14:textId="77777777" w:rsidR="00815DA4" w:rsidRPr="00E80FF9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lastRenderedPageBreak/>
        <w:t xml:space="preserve">Ta có </w:t>
      </w:r>
      <w:r w:rsidRPr="00E80FF9">
        <w:rPr>
          <w:position w:val="-32"/>
          <w:szCs w:val="24"/>
        </w:rPr>
        <w:object w:dxaOrig="7560" w:dyaOrig="740" w14:anchorId="068CC5A6">
          <v:shape id="_x0000_i1278" type="#_x0000_t75" style="width:378.35pt;height:36.7pt" o:ole="">
            <v:imagedata r:id="rId522" o:title=""/>
          </v:shape>
          <o:OLEObject Type="Embed" ProgID="Equation.DSMT4" ShapeID="_x0000_i1278" DrawAspect="Content" ObjectID="_1689669675" r:id="rId523"/>
        </w:object>
      </w:r>
    </w:p>
    <w:p w14:paraId="62956751" w14:textId="77777777" w:rsidR="00815DA4" w:rsidRPr="00E80FF9" w:rsidRDefault="00815DA4" w:rsidP="00C5479F">
      <w:pPr>
        <w:pStyle w:val="ListParagraph"/>
        <w:numPr>
          <w:ilvl w:val="0"/>
          <w:numId w:val="13"/>
        </w:numPr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  <w:lang w:val="fr-FR"/>
        </w:rPr>
        <w:t xml:space="preserve">Khi đó </w:t>
      </w:r>
      <w:r w:rsidRPr="00E80FF9">
        <w:rPr>
          <w:position w:val="-14"/>
          <w:szCs w:val="24"/>
        </w:rPr>
        <w:object w:dxaOrig="639" w:dyaOrig="400" w14:anchorId="6187157E">
          <v:shape id="_x0000_i1279" type="#_x0000_t75" style="width:31.25pt;height:20.4pt" o:ole="">
            <v:imagedata r:id="rId524" o:title=""/>
          </v:shape>
          <o:OLEObject Type="Embed" ProgID="Equation.DSMT4" ShapeID="_x0000_i1279" DrawAspect="Content" ObjectID="_1689669676" r:id="rId525"/>
        </w:object>
      </w:r>
      <w:r w:rsidRPr="00E80FF9">
        <w:rPr>
          <w:position w:val="-6"/>
          <w:szCs w:val="24"/>
        </w:rPr>
        <w:object w:dxaOrig="1480" w:dyaOrig="279" w14:anchorId="165078B7">
          <v:shape id="_x0000_i1280" type="#_x0000_t75" style="width:73.35pt;height:13.6pt" o:ole="">
            <v:imagedata r:id="rId526" o:title=""/>
          </v:shape>
          <o:OLEObject Type="Embed" ProgID="Equation.DSMT4" ShapeID="_x0000_i1280" DrawAspect="Content" ObjectID="_1689669677" r:id="rId527"/>
        </w:object>
      </w:r>
      <w:r w:rsidRPr="00E80FF9">
        <w:rPr>
          <w:rFonts w:ascii="Chu Van An" w:hAnsi="Chu Van An" w:cs="Chu Van An"/>
          <w:szCs w:val="24"/>
          <w:lang w:val="fr-FR"/>
        </w:rPr>
        <w:t>.</w:t>
      </w:r>
    </w:p>
    <w:p w14:paraId="18A9833E" w14:textId="77777777" w:rsidR="00815DA4" w:rsidRPr="00E80FF9" w:rsidRDefault="00815DA4" w:rsidP="00815DA4">
      <w:pPr>
        <w:ind w:firstLine="567"/>
        <w:rPr>
          <w:rFonts w:ascii="Chu Van An" w:hAnsi="Chu Van An" w:cs="Chu Van An"/>
          <w:sz w:val="24"/>
          <w:szCs w:val="24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</w:rPr>
        <w:t>b)</w:t>
      </w:r>
      <w:r w:rsidRPr="00E80FF9">
        <w:rPr>
          <w:rFonts w:ascii="Chu Van An" w:hAnsi="Chu Van An" w:cs="Chu Van An"/>
          <w:sz w:val="24"/>
          <w:szCs w:val="24"/>
          <w:lang w:val="fr-FR"/>
        </w:rPr>
        <w:t xml:space="preserve"> Ta có: </w:t>
      </w:r>
      <w:r w:rsidRPr="00E80FF9">
        <w:rPr>
          <w:rFonts w:ascii="Chu Van An" w:hAnsi="Chu Van An" w:cs="Chu Van An"/>
          <w:position w:val="-20"/>
          <w:sz w:val="24"/>
          <w:szCs w:val="24"/>
        </w:rPr>
        <w:object w:dxaOrig="7380" w:dyaOrig="480" w14:anchorId="2833B436">
          <v:shape id="_x0000_i1281" type="#_x0000_t75" style="width:368.85pt;height:23.75pt" o:ole="">
            <v:imagedata r:id="rId528" o:title=""/>
          </v:shape>
          <o:OLEObject Type="Embed" ProgID="Equation.DSMT4" ShapeID="_x0000_i1281" DrawAspect="Content" ObjectID="_1689669678" r:id="rId529"/>
        </w:object>
      </w:r>
    </w:p>
    <w:p w14:paraId="3A1C9BD1" w14:textId="77777777" w:rsidR="00815DA4" w:rsidRPr="00E80FF9" w:rsidRDefault="00815DA4" w:rsidP="00C5479F">
      <w:pPr>
        <w:pStyle w:val="ListParagraph"/>
        <w:numPr>
          <w:ilvl w:val="0"/>
          <w:numId w:val="14"/>
        </w:numPr>
        <w:rPr>
          <w:rFonts w:ascii="Chu Van An" w:hAnsi="Chu Van An" w:cs="Chu Van An"/>
          <w:szCs w:val="24"/>
          <w:lang w:val="fr-FR"/>
        </w:rPr>
      </w:pPr>
      <w:r w:rsidRPr="00E80FF9">
        <w:rPr>
          <w:rFonts w:ascii="Chu Van An" w:hAnsi="Chu Van An" w:cs="Chu Van An"/>
          <w:szCs w:val="24"/>
        </w:rPr>
        <w:t xml:space="preserve">Từ </w:t>
      </w:r>
      <w:r w:rsidRPr="00E80FF9">
        <w:rPr>
          <w:position w:val="-20"/>
          <w:szCs w:val="24"/>
        </w:rPr>
        <w:object w:dxaOrig="5899" w:dyaOrig="460" w14:anchorId="62954A24">
          <v:shape id="_x0000_i1282" type="#_x0000_t75" style="width:294.8pt;height:23.1pt" o:ole="">
            <v:imagedata r:id="rId530" o:title=""/>
          </v:shape>
          <o:OLEObject Type="Embed" ProgID="Equation.DSMT4" ShapeID="_x0000_i1282" DrawAspect="Content" ObjectID="_1689669679" r:id="rId531"/>
        </w:object>
      </w:r>
    </w:p>
    <w:p w14:paraId="49AC40D6" w14:textId="478E166E" w:rsidR="00775A4B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768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ayout w:type="fixed"/>
        <w:tblLook w:val="04A0" w:firstRow="1" w:lastRow="0" w:firstColumn="1" w:lastColumn="0" w:noHBand="0" w:noVBand="1"/>
      </w:tblPr>
      <w:tblGrid>
        <w:gridCol w:w="5665"/>
        <w:gridCol w:w="5103"/>
      </w:tblGrid>
      <w:tr w:rsidR="008C54C1" w:rsidRPr="00E80FF9" w14:paraId="137107C6" w14:textId="77777777" w:rsidTr="008C54C1">
        <w:tc>
          <w:tcPr>
            <w:tcW w:w="5665" w:type="dxa"/>
            <w:shd w:val="clear" w:color="auto" w:fill="auto"/>
          </w:tcPr>
          <w:p w14:paraId="006A0EC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Trong các mệnh đề sau, mệnh đề nào đúng?</w:t>
            </w:r>
          </w:p>
          <w:p w14:paraId="7FC6185F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420" w14:anchorId="4BFA0B45">
                <v:shape id="_x0000_i1283" type="#_x0000_t75" style="width:59.75pt;height:21.05pt" o:ole="">
                  <v:imagedata r:id="rId532" o:title=""/>
                </v:shape>
                <o:OLEObject Type="Embed" ProgID="Equation.DSMT4" ShapeID="_x0000_i1283" DrawAspect="Content" ObjectID="_1689669680" r:id="rId53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15" w:dyaOrig="360" w14:anchorId="528F23EB">
                <v:shape id="_x0000_i1284" type="#_x0000_t75" style="width:30.55pt;height:18.35pt" o:ole="">
                  <v:imagedata r:id="rId534" o:title=""/>
                </v:shape>
                <o:OLEObject Type="Embed" ProgID="Equation.DSMT4" ShapeID="_x0000_i1284" DrawAspect="Content" ObjectID="_1689669681" r:id="rId53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A1EF2B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420" w14:anchorId="5861BDA5">
                <v:shape id="_x0000_i1285" type="#_x0000_t75" style="width:59.75pt;height:21.05pt" o:ole="">
                  <v:imagedata r:id="rId536" o:title=""/>
                </v:shape>
                <o:OLEObject Type="Embed" ProgID="Equation.DSMT4" ShapeID="_x0000_i1285" DrawAspect="Content" ObjectID="_1689669682" r:id="rId53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38B54386">
                <v:shape id="_x0000_i1286" type="#_x0000_t75" style="width:38.05pt;height:18.35pt" o:ole="">
                  <v:imagedata r:id="rId538" o:title=""/>
                </v:shape>
                <o:OLEObject Type="Embed" ProgID="Equation.DSMT4" ShapeID="_x0000_i1286" DrawAspect="Content" ObjectID="_1689669683" r:id="rId53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613A2E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420" w14:anchorId="1CEC4AB1">
                <v:shape id="_x0000_i1287" type="#_x0000_t75" style="width:59.75pt;height:21.05pt" o:ole="">
                  <v:imagedata r:id="rId540" o:title=""/>
                </v:shape>
                <o:OLEObject Type="Embed" ProgID="Equation.DSMT4" ShapeID="_x0000_i1287" DrawAspect="Content" ObjectID="_1689669684" r:id="rId54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45" w:dyaOrig="360" w14:anchorId="2FFA2811">
                <v:shape id="_x0000_i1288" type="#_x0000_t75" style="width:31.9pt;height:18.35pt" o:ole="">
                  <v:imagedata r:id="rId542" o:title=""/>
                </v:shape>
                <o:OLEObject Type="Embed" ProgID="Equation.DSMT4" ShapeID="_x0000_i1288" DrawAspect="Content" ObjectID="_1689669685" r:id="rId54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01F6C3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00" w:dyaOrig="420" w14:anchorId="2ADFDDC2">
                <v:shape id="_x0000_i1289" type="#_x0000_t75" style="width:59.75pt;height:21.05pt" o:ole="">
                  <v:imagedata r:id="rId544" o:title=""/>
                </v:shape>
                <o:OLEObject Type="Embed" ProgID="Equation.DSMT4" ShapeID="_x0000_i1289" DrawAspect="Content" ObjectID="_1689669686" r:id="rId54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94B1D30">
                <v:shape id="_x0000_i1290" type="#_x0000_t75" style="width:12.9pt;height:12.9pt" o:ole="">
                  <v:imagedata r:id="rId546" o:title=""/>
                </v:shape>
                <o:OLEObject Type="Embed" ProgID="Equation.DSMT4" ShapeID="_x0000_i1290" DrawAspect="Content" ObjectID="_1689669687" r:id="rId54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648103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65B638B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AA9A7A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991AB3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461B53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4A8D2375" w14:textId="77777777" w:rsidTr="008C54C1">
        <w:tc>
          <w:tcPr>
            <w:tcW w:w="5665" w:type="dxa"/>
            <w:shd w:val="clear" w:color="auto" w:fill="auto"/>
          </w:tcPr>
          <w:p w14:paraId="7243EAC7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90" w:dyaOrig="660" w14:anchorId="01AB9FBF">
                <v:shape id="_x0000_i1291" type="#_x0000_t75" style="width:94.4pt;height:33.3pt" o:ole="">
                  <v:imagedata r:id="rId548" o:title=""/>
                </v:shape>
                <o:OLEObject Type="Embed" ProgID="Equation.DSMT4" ShapeID="_x0000_i1291" DrawAspect="Content" ObjectID="_1689669688" r:id="rId54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liên tục trên khoảng nào sau đây?</w:t>
            </w:r>
          </w:p>
          <w:p w14:paraId="399AF9DE" w14:textId="77777777" w:rsidR="00AD55FC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301C05AE">
                <v:shape id="_x0000_i1292" type="#_x0000_t75" style="width:28.55pt;height:19.7pt" o:ole="">
                  <v:imagedata r:id="rId550" o:title=""/>
                </v:shape>
                <o:OLEObject Type="Embed" ProgID="Equation.DSMT4" ShapeID="_x0000_i1292" DrawAspect="Content" ObjectID="_1689669689" r:id="rId55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3E12ACE5">
                <v:shape id="_x0000_i1293" type="#_x0000_t75" style="width:37.35pt;height:19.7pt" o:ole="">
                  <v:imagedata r:id="rId552" o:title=""/>
                </v:shape>
                <o:OLEObject Type="Embed" ProgID="Equation.DSMT4" ShapeID="_x0000_i1293" DrawAspect="Content" ObjectID="_1689669690" r:id="rId55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292C8CF" w14:textId="6BA1CF4F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390" w14:anchorId="6D7F9F03">
                <v:shape id="_x0000_i1294" type="#_x0000_t75" style="width:38.7pt;height:19.7pt" o:ole="">
                  <v:imagedata r:id="rId554" o:title=""/>
                </v:shape>
                <o:OLEObject Type="Embed" ProgID="Equation.DSMT4" ShapeID="_x0000_i1294" DrawAspect="Content" ObjectID="_1689669691" r:id="rId55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54041D6A">
                <v:shape id="_x0000_i1295" type="#_x0000_t75" style="width:36pt;height:19.7pt" o:ole="">
                  <v:imagedata r:id="rId556" o:title=""/>
                </v:shape>
                <o:OLEObject Type="Embed" ProgID="Equation.DSMT4" ShapeID="_x0000_i1295" DrawAspect="Content" ObjectID="_1689669692" r:id="rId55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2E720F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44DA808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D812458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E5BF60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FA048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D1D637B" w14:textId="77777777" w:rsidTr="008C54C1">
        <w:tc>
          <w:tcPr>
            <w:tcW w:w="5665" w:type="dxa"/>
            <w:shd w:val="clear" w:color="auto" w:fill="auto"/>
          </w:tcPr>
          <w:p w14:paraId="23962CF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nào trong các hàm số dưới đây không liên tục trên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x-none" w:eastAsia="x-none"/>
              </w:rPr>
              <w:object w:dxaOrig="375" w:dyaOrig="285" w14:anchorId="3CE957EE">
                <v:shape id="_x0000_i1296" type="#_x0000_t75" style="width:19pt;height:14.25pt" o:ole="">
                  <v:imagedata r:id="rId558" o:title=""/>
                </v:shape>
                <o:OLEObject Type="Embed" ProgID="Equation.DSMT4" ShapeID="_x0000_i1296" DrawAspect="Content" ObjectID="_1689669693" r:id="rId559"/>
              </w:object>
            </w:r>
          </w:p>
          <w:p w14:paraId="449D8FC8" w14:textId="77777777" w:rsidR="00AD55FC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5EDF18EE">
                <v:shape id="_x0000_i1297" type="#_x0000_t75" style="width:33.3pt;height:20.4pt" o:ole="">
                  <v:imagedata r:id="rId560" o:title=""/>
                </v:shape>
                <o:OLEObject Type="Embed" ProgID="Equation.DSMT4" ShapeID="_x0000_i1297" DrawAspect="Content" ObjectID="_1689669694" r:id="rId56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00" w:dyaOrig="615" w14:anchorId="2FCC49A3">
                <v:shape id="_x0000_i1298" type="#_x0000_t75" style="width:44.85pt;height:30.55pt" o:ole="">
                  <v:imagedata r:id="rId562" o:title=""/>
                </v:shape>
                <o:OLEObject Type="Embed" ProgID="Equation.DSMT4" ShapeID="_x0000_i1298" DrawAspect="Content" ObjectID="_1689669695" r:id="rId56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534834C2" w14:textId="37B20CB0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15" w14:anchorId="4B31D0A0">
                <v:shape id="_x0000_i1299" type="#_x0000_t75" style="width:44.85pt;height:15.6pt" o:ole="">
                  <v:imagedata r:id="rId564" o:title=""/>
                </v:shape>
                <o:OLEObject Type="Embed" ProgID="Equation.DSMT4" ShapeID="_x0000_i1299" DrawAspect="Content" ObjectID="_1689669696" r:id="rId56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975" w:dyaOrig="705" w14:anchorId="511D5EDE">
                <v:shape id="_x0000_i1300" type="#_x0000_t75" style="width:48.9pt;height:35.3pt" o:ole="">
                  <v:imagedata r:id="rId566" o:title=""/>
                </v:shape>
                <o:OLEObject Type="Embed" ProgID="Equation.DSMT4" ShapeID="_x0000_i1300" DrawAspect="Content" ObjectID="_1689669697" r:id="rId56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1CCA53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F8A8F7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1ADD23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46684F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07AA4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4BAECC48" w14:textId="77777777" w:rsidTr="008C54C1">
        <w:tc>
          <w:tcPr>
            <w:tcW w:w="5665" w:type="dxa"/>
            <w:shd w:val="clear" w:color="auto" w:fill="auto"/>
          </w:tcPr>
          <w:p w14:paraId="5B7E23CC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4: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52"/>
                <w:sz w:val="24"/>
                <w:szCs w:val="24"/>
              </w:rPr>
              <w:object w:dxaOrig="2805" w:dyaOrig="1155" w14:anchorId="6ECD5532">
                <v:shape id="_x0000_i1301" type="#_x0000_t75" style="width:139.9pt;height:57.75pt" o:ole="">
                  <v:imagedata r:id="rId568" o:title=""/>
                </v:shape>
                <o:OLEObject Type="Embed" ProgID="Equation.DSMT4" ShapeID="_x0000_i1301" DrawAspect="Content" ObjectID="_1689669698" r:id="rId56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hàm số đã cho liên tục trên tập nào sau đây?</w:t>
            </w:r>
          </w:p>
          <w:p w14:paraId="3E5E3984" w14:textId="77777777" w:rsidR="00AD55FC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564A443E">
                <v:shape id="_x0000_i1302" type="#_x0000_t75" style="width:48.25pt;height:20.4pt" o:ole="">
                  <v:imagedata r:id="rId570" o:title=""/>
                </v:shape>
                <o:OLEObject Type="Embed" ProgID="Equation.DSMT4" ShapeID="_x0000_i1302" DrawAspect="Content" ObjectID="_1689669699" r:id="rId57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60" w:dyaOrig="480" w14:anchorId="7A28D9B5">
                <v:shape id="_x0000_i1303" type="#_x0000_t75" style="width:48.25pt;height:23.75pt" o:ole="">
                  <v:imagedata r:id="rId572" o:title=""/>
                </v:shape>
                <o:OLEObject Type="Embed" ProgID="Equation.DSMT4" ShapeID="_x0000_i1303" DrawAspect="Content" ObjectID="_1689669700" r:id="rId57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</w:p>
          <w:p w14:paraId="11303935" w14:textId="09709058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C34F722">
                <v:shape id="_x0000_i1304" type="#_x0000_t75" style="width:38.05pt;height:20.4pt" o:ole="">
                  <v:imagedata r:id="rId574" o:title=""/>
                </v:shape>
                <o:OLEObject Type="Embed" ProgID="Equation.DSMT4" ShapeID="_x0000_i1304" DrawAspect="Content" ObjectID="_1689669701" r:id="rId57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6F988EC">
                <v:shape id="_x0000_i1305" type="#_x0000_t75" style="width:36pt;height:20.4pt" o:ole="">
                  <v:imagedata r:id="rId576" o:title=""/>
                </v:shape>
                <o:OLEObject Type="Embed" ProgID="Equation.DSMT4" ShapeID="_x0000_i1305" DrawAspect="Content" ObjectID="_1689669702" r:id="rId57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20F4F8B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06B3E3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D3DCE9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72A8FA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D6DB7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1B33BBB0" w14:textId="77777777" w:rsidTr="008C54C1">
        <w:tc>
          <w:tcPr>
            <w:tcW w:w="5665" w:type="dxa"/>
            <w:shd w:val="clear" w:color="auto" w:fill="auto"/>
          </w:tcPr>
          <w:p w14:paraId="0BDFD4C1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/>
              </w:rPr>
              <w:t>Câu 5: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nào sau đây </w:t>
            </w:r>
            <w:r w:rsidRPr="00E80FF9">
              <w:rPr>
                <w:rFonts w:ascii="Chu Van An" w:hAnsi="Chu Van An" w:cs="Chu Van An"/>
                <w:b/>
                <w:i/>
                <w:sz w:val="24"/>
                <w:szCs w:val="24"/>
              </w:rPr>
              <w:t>không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x-none" w:eastAsia="x-none"/>
              </w:rPr>
              <w:object w:dxaOrig="255" w:dyaOrig="255" w14:anchorId="0E06C112">
                <v:shape id="_x0000_i1306" type="#_x0000_t75" style="width:12.9pt;height:12.9pt" o:ole="">
                  <v:imagedata r:id="rId578" o:title=""/>
                </v:shape>
                <o:OLEObject Type="Embed" ProgID="Equation.DSMT4" ShapeID="_x0000_i1306" DrawAspect="Content" ObjectID="_1689669703" r:id="rId57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4F1A77D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x-none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24"/>
                <w:szCs w:val="24"/>
                <w:lang w:val="x-none" w:eastAsia="x-none"/>
              </w:rPr>
              <w:object w:dxaOrig="1380" w:dyaOrig="615" w14:anchorId="34298244">
                <v:shape id="_x0000_i1307" type="#_x0000_t75" style="width:69.3pt;height:30.55pt" o:ole="">
                  <v:imagedata r:id="rId580" o:title=""/>
                </v:shape>
                <o:OLEObject Type="Embed" ProgID="Equation.DSMT4" ShapeID="_x0000_i1307" DrawAspect="Content" ObjectID="_1689669704" r:id="rId581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4"/>
                <w:szCs w:val="24"/>
                <w:lang w:val="x-none" w:eastAsia="x-none"/>
              </w:rPr>
              <w:object w:dxaOrig="1275" w:dyaOrig="615" w14:anchorId="3777436B">
                <v:shape id="_x0000_i1308" type="#_x0000_t75" style="width:63.85pt;height:30.55pt" o:ole="">
                  <v:imagedata r:id="rId582" o:title=""/>
                </v:shape>
                <o:OLEObject Type="Embed" ProgID="Equation.DSMT4" ShapeID="_x0000_i1308" DrawAspect="Content" ObjectID="_1689669705" r:id="rId583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5A1B9C86" w14:textId="77777777" w:rsidR="00AD55FC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28"/>
                <w:szCs w:val="24"/>
                <w:lang w:val="x-none" w:eastAsia="x-none"/>
              </w:rPr>
              <w:object w:dxaOrig="1905" w:dyaOrig="675" w14:anchorId="75623C1B">
                <v:shape id="_x0000_i1309" type="#_x0000_t75" style="width:95.1pt;height:33.95pt" o:ole="">
                  <v:imagedata r:id="rId584" o:title=""/>
                </v:shape>
                <o:OLEObject Type="Embed" ProgID="Equation.DSMT4" ShapeID="_x0000_i1309" DrawAspect="Content" ObjectID="_1689669706" r:id="rId585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</w:p>
          <w:p w14:paraId="65B322CD" w14:textId="3FD1439C" w:rsidR="008C54C1" w:rsidRPr="00E80FF9" w:rsidRDefault="008C54C1" w:rsidP="00C82C5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2265" w:dyaOrig="405" w14:anchorId="54A8C8A6">
                <v:shape id="_x0000_i1310" type="#_x0000_t75" style="width:113.45pt;height:20.4pt" o:ole="">
                  <v:imagedata r:id="rId586" o:title=""/>
                </v:shape>
                <o:OLEObject Type="Embed" ProgID="Equation.DSMT4" ShapeID="_x0000_i1310" DrawAspect="Content" ObjectID="_1689669707" r:id="rId587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244AFBC0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6BA8B01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41785D2A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9AE30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6E0399E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42C5C05" w14:textId="77777777" w:rsidTr="008C54C1">
        <w:tc>
          <w:tcPr>
            <w:tcW w:w="5665" w:type="dxa"/>
            <w:shd w:val="clear" w:color="auto" w:fill="auto"/>
          </w:tcPr>
          <w:p w14:paraId="2AB40C28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6: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46"/>
                <w:sz w:val="24"/>
                <w:szCs w:val="24"/>
                <w:lang w:eastAsia="x-none"/>
              </w:rPr>
              <w:object w:dxaOrig="2550" w:dyaOrig="1050" w14:anchorId="6A26776C">
                <v:shape id="_x0000_i1311" type="#_x0000_t75" style="width:127.7pt;height:52.3pt" o:ole="">
                  <v:imagedata r:id="rId588" o:title=""/>
                </v:shape>
                <o:OLEObject Type="Embed" ProgID="Equation.DSMT4" ShapeID="_x0000_i1311" DrawAspect="Content" ObjectID="_1689669708" r:id="rId589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. Khẳng định nào sau đây là </w:t>
            </w:r>
            <w:r w:rsidRPr="00E80FF9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vi-VN"/>
              </w:rPr>
              <w:t>đúng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?</w:t>
            </w:r>
          </w:p>
          <w:p w14:paraId="58431D5E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chỉ liên tục tại điểm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690" w:dyaOrig="270" w14:anchorId="60C05262">
                <v:shape id="_x0000_i1312" type="#_x0000_t75" style="width:34.65pt;height:13.6pt" o:ole="">
                  <v:imagedata r:id="rId590" o:title=""/>
                </v:shape>
                <o:OLEObject Type="Embed" ProgID="Equation.DSMT4" ShapeID="_x0000_i1312" DrawAspect="Content" ObjectID="_1689669709" r:id="rId591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và gián đoạn tại các điểm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690" w:dyaOrig="270" w14:anchorId="4D2565DF">
                <v:shape id="_x0000_i1313" type="#_x0000_t75" style="width:34.65pt;height:13.6pt" o:ole="">
                  <v:imagedata r:id="rId592" o:title=""/>
                </v:shape>
                <o:OLEObject Type="Embed" ProgID="Equation.DSMT4" ShapeID="_x0000_i1313" DrawAspect="Content" ObjectID="_1689669710" r:id="rId593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1CA79E4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B.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không liên tục trên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270" w:dyaOrig="270" w14:anchorId="2EC207E9">
                <v:shape id="_x0000_i1314" type="#_x0000_t75" style="width:13.6pt;height:13.6pt" o:ole="">
                  <v:imagedata r:id="rId594" o:title=""/>
                </v:shape>
                <o:OLEObject Type="Embed" ProgID="Equation.DSMT4" ShapeID="_x0000_i1314" DrawAspect="Content" ObjectID="_1689669711" r:id="rId595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FB2D207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270" w:dyaOrig="270" w14:anchorId="64B63EB3">
                <v:shape id="_x0000_i1315" type="#_x0000_t75" style="width:13.6pt;height:13.6pt" o:ole="">
                  <v:imagedata r:id="rId594" o:title=""/>
                </v:shape>
                <o:OLEObject Type="Embed" ProgID="Equation.DSMT4" ShapeID="_x0000_i1315" DrawAspect="Content" ObjectID="_1689669712" r:id="rId596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304B35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D.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Hàm số không liên tục tại điểm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690" w:dyaOrig="270" w14:anchorId="3E9036B0">
                <v:shape id="_x0000_i1316" type="#_x0000_t75" style="width:34.65pt;height:13.6pt" o:ole="">
                  <v:imagedata r:id="rId590" o:title=""/>
                </v:shape>
                <o:OLEObject Type="Embed" ProgID="Equation.DSMT4" ShapeID="_x0000_i1316" DrawAspect="Content" ObjectID="_1689669713" r:id="rId59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C2030C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2FBD88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2AF4FFF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9CBB0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9BF1F9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D41FC2F" w14:textId="77777777" w:rsidTr="008C54C1">
        <w:tc>
          <w:tcPr>
            <w:tcW w:w="5665" w:type="dxa"/>
            <w:shd w:val="clear" w:color="auto" w:fill="auto"/>
          </w:tcPr>
          <w:p w14:paraId="54D2F612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7: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hàm số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2310" w:dyaOrig="405" w14:anchorId="3D8ED9BA">
                <v:shape id="_x0000_i1317" type="#_x0000_t75" style="width:115.45pt;height:20.4pt" o:ole="">
                  <v:imagedata r:id="rId598" o:title=""/>
                </v:shape>
                <o:OLEObject Type="Embed" ProgID="Equation.DSMT4" ShapeID="_x0000_i1317" DrawAspect="Content" ObjectID="_1689669714" r:id="rId59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440" w:dyaOrig="630" w14:anchorId="2C437B9B">
                <v:shape id="_x0000_i1318" type="#_x0000_t75" style="width:1in;height:31.25pt" o:ole="">
                  <v:imagedata r:id="rId600" o:title=""/>
                </v:shape>
                <o:OLEObject Type="Embed" ProgID="Equation.DSMT4" ShapeID="_x0000_i1318" DrawAspect="Content" ObjectID="_1689669715" r:id="rId60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  <w:lang w:val="vi-VN"/>
              </w:rPr>
              <w:object w:dxaOrig="2400" w:dyaOrig="675" w14:anchorId="33E9A447">
                <v:shape id="_x0000_i1319" type="#_x0000_t75" style="width:120.25pt;height:33.95pt" o:ole="">
                  <v:imagedata r:id="rId602" o:title=""/>
                </v:shape>
                <o:OLEObject Type="Embed" ProgID="Equation.DSMT4" ShapeID="_x0000_i1319" DrawAspect="Content" ObjectID="_1689669716" r:id="rId60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1500" w:dyaOrig="675" w14:anchorId="25500FC3">
                <v:shape id="_x0000_i1320" type="#_x0000_t75" style="width:74.7pt;height:33.95pt" o:ole="">
                  <v:imagedata r:id="rId604" o:title=""/>
                </v:shape>
                <o:OLEObject Type="Embed" ProgID="Equation.DSMT4" ShapeID="_x0000_i1320" DrawAspect="Content" ObjectID="_1689669717" r:id="rId60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Hỏi có bao nhiêu hàm số liên tục trên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870" w:dyaOrig="405" w14:anchorId="0B7968C3">
                <v:shape id="_x0000_i1321" type="#_x0000_t75" style="width:43.45pt;height:20.4pt" o:ole="">
                  <v:imagedata r:id="rId606" o:title=""/>
                </v:shape>
                <o:OLEObject Type="Embed" ProgID="Equation.DSMT4" ShapeID="_x0000_i1321" DrawAspect="Content" ObjectID="_1689669718" r:id="rId60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3C36EA9A" w14:textId="77777777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E80FF9">
              <w:rPr>
                <w:rFonts w:ascii="Chu Van An" w:eastAsia="Arial" w:hAnsi="Chu Van An" w:cs="Chu Van An"/>
                <w:b/>
                <w:color w:val="0000CC"/>
                <w:position w:val="-4"/>
                <w:sz w:val="24"/>
                <w:szCs w:val="24"/>
                <w:lang w:val="vi-VN"/>
              </w:rPr>
              <w:object w:dxaOrig="135" w:dyaOrig="270" w14:anchorId="4BB4A7CD">
                <v:shape id="_x0000_i1322" type="#_x0000_t75" style="width:6.8pt;height:13.6pt" o:ole="">
                  <v:imagedata r:id="rId608" o:title=""/>
                </v:shape>
                <o:OLEObject Type="Embed" ProgID="Equation.DSMT4" ShapeID="_x0000_i1322" DrawAspect="Content" ObjectID="_1689669719" r:id="rId609"/>
              </w:object>
            </w:r>
            <w:r w:rsidRPr="00E80FF9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0FF9">
              <w:rPr>
                <w:rFonts w:ascii="Chu Van An" w:eastAsia="Arial" w:hAnsi="Chu Van An" w:cs="Chu Van An"/>
                <w:b/>
                <w:color w:val="0000CC"/>
                <w:position w:val="-4"/>
                <w:sz w:val="24"/>
                <w:szCs w:val="24"/>
                <w:lang w:val="vi-VN"/>
              </w:rPr>
              <w:object w:dxaOrig="210" w:dyaOrig="270" w14:anchorId="6C964EB1">
                <v:shape id="_x0000_i1323" type="#_x0000_t75" style="width:10.2pt;height:13.6pt" o:ole="">
                  <v:imagedata r:id="rId610" o:title=""/>
                </v:shape>
                <o:OLEObject Type="Embed" ProgID="Equation.DSMT4" ShapeID="_x0000_i1323" DrawAspect="Content" ObjectID="_1689669720" r:id="rId611"/>
              </w:object>
            </w:r>
            <w:r w:rsidRPr="00E80FF9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E80FF9">
              <w:rPr>
                <w:rFonts w:ascii="Chu Van An" w:eastAsia="Arial" w:hAnsi="Chu Van An" w:cs="Chu Van An"/>
                <w:b/>
                <w:color w:val="0000CC"/>
                <w:position w:val="-6"/>
                <w:sz w:val="24"/>
                <w:szCs w:val="24"/>
                <w:lang w:val="vi-VN"/>
              </w:rPr>
              <w:object w:dxaOrig="180" w:dyaOrig="270" w14:anchorId="5D55D9BB">
                <v:shape id="_x0000_i1324" type="#_x0000_t75" style="width:8.85pt;height:13.6pt" o:ole="">
                  <v:imagedata r:id="rId612" o:title=""/>
                </v:shape>
                <o:OLEObject Type="Embed" ProgID="Equation.DSMT4" ShapeID="_x0000_i1324" DrawAspect="Content" ObjectID="_1689669721" r:id="rId613"/>
              </w:object>
            </w:r>
            <w:r w:rsidRPr="00E80FF9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0FF9">
              <w:rPr>
                <w:rFonts w:ascii="Chu Van An" w:eastAsia="Arial" w:hAnsi="Chu Van An" w:cs="Chu Van An"/>
                <w:b/>
                <w:color w:val="0000CC"/>
                <w:position w:val="-4"/>
                <w:sz w:val="24"/>
                <w:szCs w:val="24"/>
                <w:lang w:val="vi-VN"/>
              </w:rPr>
              <w:object w:dxaOrig="210" w:dyaOrig="255" w14:anchorId="418EB778">
                <v:shape id="_x0000_i1325" type="#_x0000_t75" style="width:10.2pt;height:12.9pt" o:ole="">
                  <v:imagedata r:id="rId614" o:title=""/>
                </v:shape>
                <o:OLEObject Type="Embed" ProgID="Equation.DSMT4" ShapeID="_x0000_i1325" DrawAspect="Content" ObjectID="_1689669722" r:id="rId615"/>
              </w:object>
            </w:r>
            <w:r w:rsidRPr="00E80FF9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.</w:t>
            </w:r>
          </w:p>
          <w:p w14:paraId="21D2FC86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62E6DB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33881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9F9350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72F58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7C2B52E6" w14:textId="77777777" w:rsidTr="008C54C1">
        <w:tc>
          <w:tcPr>
            <w:tcW w:w="5665" w:type="dxa"/>
            <w:shd w:val="clear" w:color="auto" w:fill="auto"/>
          </w:tcPr>
          <w:p w14:paraId="57745D22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8:</w: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45" w:dyaOrig="600" w14:anchorId="1B215CF3">
                <v:shape id="_x0000_i1326" type="#_x0000_t75" style="width:92.4pt;height:29.9pt" o:ole="">
                  <v:imagedata r:id="rId616" o:title=""/>
                </v:shape>
                <o:OLEObject Type="Embed" ProgID="Equation.DSMT4" ShapeID="_x0000_i1326" DrawAspect="Content" ObjectID="_1689669723" r:id="rId61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hàm số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9F78E65">
                <v:shape id="_x0000_i1327" type="#_x0000_t75" style="width:48.25pt;height:20.4pt" o:ole="">
                  <v:imagedata r:id="rId618" o:title=""/>
                </v:shape>
                <o:OLEObject Type="Embed" ProgID="Equation.DSMT4" ShapeID="_x0000_i1327" DrawAspect="Content" ObjectID="_1689669724" r:id="rId61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liên tục trên các khoảng nào sau đây?</w:t>
            </w:r>
          </w:p>
          <w:p w14:paraId="2625B4D3" w14:textId="77777777" w:rsidR="008C54C1" w:rsidRPr="00E80FF9" w:rsidRDefault="008C54C1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91EBAC4">
                <v:shape id="_x0000_i1328" type="#_x0000_t75" style="width:42.1pt;height:20.4pt" o:ole="">
                  <v:imagedata r:id="rId620" o:title=""/>
                </v:shape>
                <o:OLEObject Type="Embed" ProgID="Equation.DSMT4" ShapeID="_x0000_i1328" DrawAspect="Content" ObjectID="_1689669725" r:id="rId621"/>
              </w:object>
            </w:r>
            <w:r w:rsidRPr="00E80FF9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AEFD7A2">
                <v:shape id="_x0000_i1329" type="#_x0000_t75" style="width:38.05pt;height:20.4pt" o:ole="">
                  <v:imagedata r:id="rId622" o:title=""/>
                </v:shape>
                <o:OLEObject Type="Embed" ProgID="Equation.DSMT4" ShapeID="_x0000_i1329" DrawAspect="Content" ObjectID="_1689669726" r:id="rId623"/>
              </w:object>
            </w:r>
            <w:r w:rsidRPr="00E80FF9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E3020F1">
                <v:shape id="_x0000_i1330" type="#_x0000_t75" style="width:44.85pt;height:20.4pt" o:ole="">
                  <v:imagedata r:id="rId624" o:title=""/>
                </v:shape>
                <o:OLEObject Type="Embed" ProgID="Equation.DSMT4" ShapeID="_x0000_i1330" DrawAspect="Content" ObjectID="_1689669727" r:id="rId625"/>
              </w:object>
            </w:r>
            <w:r w:rsidRPr="00E80FF9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76C9525">
                <v:shape id="_x0000_i1331" type="#_x0000_t75" style="width:35.3pt;height:20.4pt" o:ole="">
                  <v:imagedata r:id="rId626" o:title=""/>
                </v:shape>
                <o:OLEObject Type="Embed" ProgID="Equation.DSMT4" ShapeID="_x0000_i1331" DrawAspect="Content" ObjectID="_1689669728" r:id="rId627"/>
              </w:object>
            </w:r>
            <w:r w:rsidRPr="00E80FF9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p w14:paraId="0F96C378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5D58AA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C348A5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6AB565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61C065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4810094B" w14:textId="77777777" w:rsidTr="008C54C1">
        <w:tc>
          <w:tcPr>
            <w:tcW w:w="5665" w:type="dxa"/>
            <w:shd w:val="clear" w:color="auto" w:fill="auto"/>
          </w:tcPr>
          <w:p w14:paraId="25183CF7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50" w:dyaOrig="630" w14:anchorId="6BA26CE1">
                <v:shape id="_x0000_i1332" type="#_x0000_t75" style="width:67.25pt;height:31.25pt" o:ole="">
                  <v:imagedata r:id="rId628" o:title=""/>
                </v:shape>
                <o:OLEObject Type="Embed" ProgID="Equation.DSMT4" ShapeID="_x0000_i1332" DrawAspect="Content" ObjectID="_1689669729" r:id="rId62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, hàm số đã cho liên tục trên khoảng nào dưới đây?</w:t>
            </w:r>
          </w:p>
          <w:p w14:paraId="2DE78980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color w:val="800080"/>
                <w:position w:val="-14"/>
                <w:sz w:val="24"/>
                <w:szCs w:val="24"/>
              </w:rPr>
              <w:object w:dxaOrig="780" w:dyaOrig="390" w14:anchorId="5137D5AB">
                <v:shape id="_x0000_i1333" type="#_x0000_t75" style="width:38.7pt;height:19.7pt" o:ole="">
                  <v:imagedata r:id="rId630" o:title=""/>
                </v:shape>
                <o:OLEObject Type="Embed" ProgID="Equation.DSMT4" ShapeID="_x0000_i1333" DrawAspect="Content" ObjectID="_1689669730" r:id="rId631"/>
              </w:object>
            </w:r>
            <w:r w:rsidRPr="00E80FF9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800080"/>
                <w:position w:val="-28"/>
                <w:sz w:val="24"/>
                <w:szCs w:val="24"/>
              </w:rPr>
              <w:object w:dxaOrig="1080" w:dyaOrig="675" w14:anchorId="660CEA8B">
                <v:shape id="_x0000_i1334" type="#_x0000_t75" style="width:54.35pt;height:33.95pt" o:ole="">
                  <v:imagedata r:id="rId632" o:title=""/>
                </v:shape>
                <o:OLEObject Type="Embed" ProgID="Equation.DSMT4" ShapeID="_x0000_i1334" DrawAspect="Content" ObjectID="_1689669731" r:id="rId633"/>
              </w:object>
            </w:r>
            <w:r w:rsidRPr="00E80FF9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p w14:paraId="2692CF10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color w:val="800080"/>
                <w:position w:val="-14"/>
                <w:sz w:val="24"/>
                <w:szCs w:val="24"/>
              </w:rPr>
              <w:object w:dxaOrig="720" w:dyaOrig="390" w14:anchorId="188EC624">
                <v:shape id="_x0000_i1335" type="#_x0000_t75" style="width:36pt;height:19.7pt" o:ole="">
                  <v:imagedata r:id="rId634" o:title=""/>
                </v:shape>
                <o:OLEObject Type="Embed" ProgID="Equation.DSMT4" ShapeID="_x0000_i1335" DrawAspect="Content" ObjectID="_1689669732" r:id="rId635"/>
              </w:object>
            </w:r>
            <w:r w:rsidRPr="00E80FF9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color w:val="800080"/>
                <w:position w:val="-28"/>
                <w:sz w:val="24"/>
                <w:szCs w:val="24"/>
              </w:rPr>
              <w:object w:dxaOrig="855" w:dyaOrig="675" w14:anchorId="38541F48">
                <v:shape id="_x0000_i1336" type="#_x0000_t75" style="width:42.8pt;height:33.95pt" o:ole="">
                  <v:imagedata r:id="rId636" o:title=""/>
                </v:shape>
                <o:OLEObject Type="Embed" ProgID="Equation.DSMT4" ShapeID="_x0000_i1336" DrawAspect="Content" ObjectID="_1689669733" r:id="rId637"/>
              </w:object>
            </w:r>
            <w:r w:rsidRPr="00E80FF9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p w14:paraId="691E714D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4FED84A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6076AF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59F4D3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B61F56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06352ED2" w14:textId="77777777" w:rsidTr="008C54C1">
        <w:tc>
          <w:tcPr>
            <w:tcW w:w="5665" w:type="dxa"/>
            <w:shd w:val="clear" w:color="auto" w:fill="auto"/>
          </w:tcPr>
          <w:p w14:paraId="2A4167C7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10: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50" w:dyaOrig="420" w14:anchorId="0E40DC95">
                <v:shape id="_x0000_i1337" type="#_x0000_t75" style="width:82.2pt;height:21.05pt" o:ole="">
                  <v:imagedata r:id="rId638" o:title=""/>
                </v:shape>
                <o:OLEObject Type="Embed" ProgID="Equation.DSMT4" ShapeID="_x0000_i1337" DrawAspect="Content" ObjectID="_1689669734" r:id="rId63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 Mệnh đề nào sau đây là đúng?</w:t>
            </w:r>
          </w:p>
          <w:p w14:paraId="2A36F57E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695B0848">
                <v:shape id="_x0000_i1338" type="#_x0000_t75" style="width:29.2pt;height:20.4pt" o:ole="">
                  <v:imagedata r:id="rId640" o:title=""/>
                </v:shape>
                <o:OLEObject Type="Embed" ProgID="Equation.DSMT4" ShapeID="_x0000_i1338" DrawAspect="Content" ObjectID="_1689669735" r:id="rId64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9749F18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459AF49">
                <v:shape id="_x0000_i1339" type="#_x0000_t75" style="width:42.1pt;height:20.4pt" o:ole="">
                  <v:imagedata r:id="rId642" o:title=""/>
                </v:shape>
                <o:OLEObject Type="Embed" ProgID="Equation.DSMT4" ShapeID="_x0000_i1339" DrawAspect="Content" ObjectID="_1689669736" r:id="rId643"/>
              </w:object>
            </w:r>
          </w:p>
          <w:p w14:paraId="2A0817A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Hàm số liên tục trên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FA66A65">
                <v:shape id="_x0000_i1340" type="#_x0000_t75" style="width:42.1pt;height:20.4pt" o:ole="">
                  <v:imagedata r:id="rId644" o:title=""/>
                </v:shape>
                <o:OLEObject Type="Embed" ProgID="Equation.DSMT4" ShapeID="_x0000_i1340" DrawAspect="Content" ObjectID="_1689669737" r:id="rId645"/>
              </w:object>
            </w:r>
          </w:p>
          <w:p w14:paraId="1380943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fr-FR"/>
              </w:rPr>
              <w:t>Hàm số liên tục trên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E4C8D98">
                <v:shape id="_x0000_i1341" type="#_x0000_t75" style="width:38.7pt;height:20.4pt" o:ole="">
                  <v:imagedata r:id="rId646" o:title=""/>
                </v:shape>
                <o:OLEObject Type="Embed" ProgID="Equation.DSMT4" ShapeID="_x0000_i1341" DrawAspect="Content" ObjectID="_1689669738" r:id="rId647"/>
              </w:object>
            </w:r>
          </w:p>
          <w:p w14:paraId="46C322C7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4719FE7D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4B44E53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1A46B9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6417F59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02F73B8" w14:textId="77777777" w:rsidTr="008C54C1">
        <w:tc>
          <w:tcPr>
            <w:tcW w:w="5665" w:type="dxa"/>
            <w:shd w:val="clear" w:color="auto" w:fill="auto"/>
          </w:tcPr>
          <w:p w14:paraId="4151F206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11: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460" w:dyaOrig="765" w14:anchorId="29E0BF16">
                <v:shape id="_x0000_i1342" type="#_x0000_t75" style="width:122.95pt;height:38.05pt" o:ole="">
                  <v:imagedata r:id="rId648" o:title=""/>
                </v:shape>
                <o:OLEObject Type="Embed" ProgID="Equation.DSMT4" ShapeID="_x0000_i1342" DrawAspect="Content" ObjectID="_1689669739" r:id="rId64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FBEB1CF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>Hàm số gián đoạn tại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25" w:dyaOrig="285" w14:anchorId="2E0F71AE">
                <v:shape id="_x0000_i1343" type="#_x0000_t75" style="width:26.5pt;height:14.25pt" o:ole="">
                  <v:imagedata r:id="rId650" o:title=""/>
                </v:shape>
                <o:OLEObject Type="Embed" ProgID="Equation.DSMT4" ShapeID="_x0000_i1343" DrawAspect="Content" ObjectID="_1689669740" r:id="rId651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>.</w:t>
            </w:r>
          </w:p>
          <w:p w14:paraId="51B8460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 xml:space="preserve">Hàm số liên tục trên </w:t>
            </w:r>
            <w:r w:rsidRPr="00E80FF9">
              <w:rPr>
                <w:rFonts w:ascii="Chu Van An" w:eastAsia="Twentieth Century" w:hAnsi="Chu Van An" w:cs="Chu Van An"/>
                <w:position w:val="-4"/>
                <w:sz w:val="24"/>
                <w:szCs w:val="24"/>
              </w:rPr>
              <w:object w:dxaOrig="240" w:dyaOrig="255" w14:anchorId="2188ED04">
                <v:shape id="_x0000_i1344" type="#_x0000_t75" style="width:12.25pt;height:12.9pt" o:ole="">
                  <v:imagedata r:id="rId652" o:title=""/>
                </v:shape>
                <o:OLEObject Type="Embed" ProgID="Equation.DSMT4" ShapeID="_x0000_i1344" DrawAspect="Content" ObjectID="_1689669741" r:id="rId653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>.</w:t>
            </w:r>
          </w:p>
          <w:p w14:paraId="2563C095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 xml:space="preserve">Hàm số liên tục tại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85" w:dyaOrig="285" w14:anchorId="1CF96CE6">
                <v:shape id="_x0000_i1345" type="#_x0000_t75" style="width:29.2pt;height:14.25pt" o:ole="">
                  <v:imagedata r:id="rId654" o:title=""/>
                </v:shape>
                <o:OLEObject Type="Embed" ProgID="Equation.DSMT4" ShapeID="_x0000_i1345" DrawAspect="Content" ObjectID="_1689669742" r:id="rId655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>.</w:t>
            </w:r>
          </w:p>
          <w:p w14:paraId="7EDFCA86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 xml:space="preserve">Hàm số gián đoạn tại </w:t>
            </w:r>
            <w:r w:rsidRPr="00E80FF9">
              <w:rPr>
                <w:rFonts w:ascii="Chu Van An" w:eastAsia="Twentieth Century" w:hAnsi="Chu Van An" w:cs="Chu Van An"/>
                <w:position w:val="-6"/>
                <w:sz w:val="24"/>
                <w:szCs w:val="24"/>
              </w:rPr>
              <w:object w:dxaOrig="585" w:dyaOrig="285" w14:anchorId="27D3811B">
                <v:shape id="_x0000_i1346" type="#_x0000_t75" style="width:29.2pt;height:14.25pt" o:ole="">
                  <v:imagedata r:id="rId656" o:title=""/>
                </v:shape>
                <o:OLEObject Type="Embed" ProgID="Equation.DSMT4" ShapeID="_x0000_i1346" DrawAspect="Content" ObjectID="_1689669743" r:id="rId657"/>
              </w:object>
            </w:r>
            <w:r w:rsidRPr="00E80FF9">
              <w:rPr>
                <w:rFonts w:ascii="Chu Van An" w:hAnsi="Chu Van An" w:cs="Chu Van An"/>
                <w:color w:val="000000"/>
                <w:sz w:val="24"/>
                <w:szCs w:val="24"/>
                <w:lang w:val="it-IT"/>
              </w:rPr>
              <w:t>.</w:t>
            </w:r>
          </w:p>
          <w:p w14:paraId="6A6971EF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6A44D66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DE15167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7FCDA8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58152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6A868976" w14:textId="77777777" w:rsidTr="008C54C1">
        <w:tc>
          <w:tcPr>
            <w:tcW w:w="5665" w:type="dxa"/>
            <w:shd w:val="clear" w:color="auto" w:fill="auto"/>
          </w:tcPr>
          <w:p w14:paraId="177746CB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80"/>
                <w:sz w:val="24"/>
                <w:szCs w:val="24"/>
              </w:rPr>
              <w:object w:dxaOrig="2790" w:dyaOrig="1725" w14:anchorId="780CC292">
                <v:shape id="_x0000_i1347" type="#_x0000_t75" style="width:139.25pt;height:86.25pt" o:ole="">
                  <v:imagedata r:id="rId658" o:title=""/>
                </v:shape>
                <o:OLEObject Type="Embed" ProgID="Equation.DSMT4" ShapeID="_x0000_i1347" DrawAspect="Content" ObjectID="_1689669744" r:id="rId65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là khẳng định đúng?</w:t>
            </w:r>
          </w:p>
          <w:p w14:paraId="55E39144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Hàm số liên tục trên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C914C1C">
                <v:shape id="_x0000_i1348" type="#_x0000_t75" style="width:12.9pt;height:12.9pt" o:ole="">
                  <v:imagedata r:id="rId660" o:title=""/>
                </v:shape>
                <o:OLEObject Type="Embed" ProgID="Equation.DSMT4" ShapeID="_x0000_i1348" DrawAspect="Content" ObjectID="_1689669745" r:id="rId66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48CE66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0D218566">
                <v:shape id="_x0000_i1349" type="#_x0000_t75" style="width:27.85pt;height:13.6pt" o:ole="">
                  <v:imagedata r:id="rId662" o:title=""/>
                </v:shape>
                <o:OLEObject Type="Embed" ProgID="Equation.DSMT4" ShapeID="_x0000_i1349" DrawAspect="Content" ObjectID="_1689669746" r:id="rId66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22D9BA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Hàm số không liên tục trên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95" w:dyaOrig="390" w14:anchorId="5A074882">
                <v:shape id="_x0000_i1350" type="#_x0000_t75" style="width:24.45pt;height:19.7pt" o:ole="">
                  <v:imagedata r:id="rId664" o:title=""/>
                </v:shape>
                <o:OLEObject Type="Embed" ProgID="Equation.DSMT4" ShapeID="_x0000_i1350" DrawAspect="Content" ObjectID="_1689669747" r:id="rId66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0770AB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10" w:dyaOrig="270" w14:anchorId="647594BE">
                <v:shape id="_x0000_i1351" type="#_x0000_t75" style="width:25.8pt;height:13.6pt" o:ole="">
                  <v:imagedata r:id="rId666" o:title=""/>
                </v:shape>
                <o:OLEObject Type="Embed" ProgID="Equation.DSMT4" ShapeID="_x0000_i1351" DrawAspect="Content" ObjectID="_1689669748" r:id="rId66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79F729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380BC2BA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63A237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6ED05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93C549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5420D807" w14:textId="77777777" w:rsidTr="008C54C1">
        <w:tc>
          <w:tcPr>
            <w:tcW w:w="5665" w:type="dxa"/>
            <w:shd w:val="clear" w:color="auto" w:fill="auto"/>
          </w:tcPr>
          <w:p w14:paraId="465454D3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Chọn khẳng định sai trong các khẳng định sau:</w:t>
            </w:r>
          </w:p>
          <w:p w14:paraId="2C46FE24" w14:textId="7050AD40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00" w:dyaOrig="375" w14:anchorId="0DD81DFC">
                <v:shape id="_x0000_i1352" type="#_x0000_t75" style="width:105.3pt;height:19pt" o:ole="">
                  <v:imagedata r:id="rId668" o:title=""/>
                </v:shape>
                <o:OLEObject Type="Embed" ProgID="Equation.DSMT4" ShapeID="_x0000_i1352" DrawAspect="Content" ObjectID="_1689669749" r:id="rId66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70301AC">
                <v:shape id="_x0000_i1353" type="#_x0000_t75" style="width:13.6pt;height:13.6pt" o:ole="">
                  <v:imagedata r:id="rId670" o:title=""/>
                </v:shape>
                <o:OLEObject Type="Embed" ProgID="Equation.DSMT4" ShapeID="_x0000_i1353" DrawAspect="Content" ObjectID="_1689669750" r:id="rId67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907C9A" w14:textId="621351A8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B.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0963F503">
                <v:shape id="_x0000_i1354" type="#_x0000_t75" style="width:50.95pt;height:16.3pt" o:ole="">
                  <v:imagedata r:id="rId672" o:title=""/>
                </v:shape>
                <o:OLEObject Type="Embed" ProgID="Equation.DSMT4" ShapeID="_x0000_i1354" DrawAspect="Content" ObjectID="_1689669751" r:id="rId67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5ABB192E">
                <v:shape id="_x0000_i1355" type="#_x0000_t75" style="width:13.6pt;height:13.6pt" o:ole="">
                  <v:imagedata r:id="rId670" o:title=""/>
                </v:shape>
                <o:OLEObject Type="Embed" ProgID="Equation.DSMT4" ShapeID="_x0000_i1355" DrawAspect="Content" ObjectID="_1689669752" r:id="rId674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08EB66" w14:textId="1A3078F8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75" w14:anchorId="56C1D02D">
                <v:shape id="_x0000_i1356" type="#_x0000_t75" style="width:58.4pt;height:33.95pt" o:ole="">
                  <v:imagedata r:id="rId675" o:title=""/>
                </v:shape>
                <o:OLEObject Type="Embed" ProgID="Equation.DSMT4" ShapeID="_x0000_i1356" DrawAspect="Content" ObjectID="_1689669753" r:id="rId676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các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645C3FB6">
                <v:shape id="_x0000_i1357" type="#_x0000_t75" style="width:46.2pt;height:21.05pt" o:ole="">
                  <v:imagedata r:id="rId677" o:title=""/>
                </v:shape>
                <o:OLEObject Type="Embed" ProgID="Equation.DSMT4" ShapeID="_x0000_i1357" DrawAspect="Content" ObjectID="_1689669754" r:id="rId678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42052280">
                <v:shape id="_x0000_i1358" type="#_x0000_t75" style="width:46.2pt;height:21.05pt" o:ole="">
                  <v:imagedata r:id="rId679" o:title=""/>
                </v:shape>
                <o:OLEObject Type="Embed" ProgID="Equation.DSMT4" ShapeID="_x0000_i1358" DrawAspect="Content" ObjectID="_1689669755" r:id="rId680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3B7E85" w14:textId="509D7AE4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D.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30" w14:anchorId="5A096C3A">
                <v:shape id="_x0000_i1359" type="#_x0000_t75" style="width:46.2pt;height:16.3pt" o:ole="">
                  <v:imagedata r:id="rId681" o:title=""/>
                </v:shape>
                <o:OLEObject Type="Embed" ProgID="Equation.DSMT4" ShapeID="_x0000_i1359" DrawAspect="Content" ObjectID="_1689669756" r:id="rId682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3689E435">
                <v:shape id="_x0000_i1360" type="#_x0000_t75" style="width:13.6pt;height:13.6pt" o:ole="">
                  <v:imagedata r:id="rId670" o:title=""/>
                </v:shape>
                <o:OLEObject Type="Embed" ProgID="Equation.DSMT4" ShapeID="_x0000_i1360" DrawAspect="Content" ObjectID="_1689669757" r:id="rId68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71A5B0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50EDFDA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52973D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24D0BF1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0CFEF6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09F3D63F" w14:textId="77777777" w:rsidTr="008C54C1">
        <w:tc>
          <w:tcPr>
            <w:tcW w:w="5665" w:type="dxa"/>
            <w:shd w:val="clear" w:color="auto" w:fill="auto"/>
          </w:tcPr>
          <w:p w14:paraId="0B0C5D90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00" w:dyaOrig="615" w14:anchorId="630497C0">
                <v:shape id="_x0000_i1361" type="#_x0000_t75" style="width:74.7pt;height:30.55pt" o:ole="">
                  <v:imagedata r:id="rId684" o:title=""/>
                </v:shape>
                <o:OLEObject Type="Embed" ProgID="Equation.DSMT4" ShapeID="_x0000_i1361" DrawAspect="Content" ObjectID="_1689669758" r:id="rId685"/>
              </w:objec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>. Tất cả các khoảng liên tục của hàm số là</w:t>
            </w:r>
          </w:p>
          <w:p w14:paraId="746E08B1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35" w:dyaOrig="405" w14:anchorId="423E7A11">
                <v:shape id="_x0000_i1362" type="#_x0000_t75" style="width:81.5pt;height:20.4pt" o:ole="">
                  <v:imagedata r:id="rId686" o:title=""/>
                </v:shape>
                <o:OLEObject Type="Embed" ProgID="Equation.DSMT4" ShapeID="_x0000_i1362" DrawAspect="Content" ObjectID="_1689669759" r:id="rId68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50" w:dyaOrig="405" w14:anchorId="71DDA56E">
                <v:shape id="_x0000_i1363" type="#_x0000_t75" style="width:82.2pt;height:20.4pt" o:ole="">
                  <v:imagedata r:id="rId688" o:title=""/>
                </v:shape>
                <o:OLEObject Type="Embed" ProgID="Equation.DSMT4" ShapeID="_x0000_i1363" DrawAspect="Content" ObjectID="_1689669760" r:id="rId68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507506" w14:textId="77777777" w:rsidR="008C54C1" w:rsidRPr="00E80FF9" w:rsidRDefault="008C54C1" w:rsidP="00C82C5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05" w14:anchorId="5F206332">
                <v:shape id="_x0000_i1364" type="#_x0000_t75" style="width:69.3pt;height:20.4pt" o:ole="">
                  <v:imagedata r:id="rId690" o:title=""/>
                </v:shape>
                <o:OLEObject Type="Embed" ProgID="Equation.DSMT4" ShapeID="_x0000_i1364" DrawAspect="Content" ObjectID="_1689669761" r:id="rId69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và</w: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788A6747">
                <v:shape id="_x0000_i1365" type="#_x0000_t75" style="width:38.7pt;height:20.4pt" o:ole="">
                  <v:imagedata r:id="rId692" o:title=""/>
                </v:shape>
                <o:OLEObject Type="Embed" ProgID="Equation.DSMT4" ShapeID="_x0000_i1365" DrawAspect="Content" ObjectID="_1689669762" r:id="rId693"/>
              </w:object>
            </w:r>
            <w:r w:rsidRPr="00E80FF9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25" w:dyaOrig="405" w14:anchorId="70A90122">
                <v:shape id="_x0000_i1366" type="#_x0000_t75" style="width:71.3pt;height:20.4pt" o:ole="">
                  <v:imagedata r:id="rId694" o:title=""/>
                </v:shape>
                <o:OLEObject Type="Embed" ProgID="Equation.DSMT4" ShapeID="_x0000_i1366" DrawAspect="Content" ObjectID="_1689669763" r:id="rId69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E9D5663">
                <v:shape id="_x0000_i1367" type="#_x0000_t75" style="width:40.1pt;height:20.4pt" o:ole="">
                  <v:imagedata r:id="rId696" o:title=""/>
                </v:shape>
                <o:OLEObject Type="Embed" ProgID="Equation.DSMT4" ShapeID="_x0000_i1367" DrawAspect="Content" ObjectID="_1689669764" r:id="rId69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A6316E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3C3496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5E341B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5BFE4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363DF6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2AC11AA6" w14:textId="77777777" w:rsidTr="008C54C1">
        <w:tc>
          <w:tcPr>
            <w:tcW w:w="5665" w:type="dxa"/>
            <w:shd w:val="clear" w:color="auto" w:fill="auto"/>
          </w:tcPr>
          <w:p w14:paraId="6A6ED420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các hàm số </w:t>
            </w:r>
            <w:r w:rsidRPr="00E80FF9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1365" w:dyaOrig="405" w14:anchorId="1507D023">
                <v:shape id="_x0000_i1368" type="#_x0000_t75" style="width:67.9pt;height:20.4pt" o:ole="">
                  <v:imagedata r:id="rId698" o:title=""/>
                </v:shape>
                <o:OLEObject Type="Embed" ProgID="Equation.DSMT4" ShapeID="_x0000_i1368" DrawAspect="Content" ObjectID="_1689669765" r:id="rId69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E80FF9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130" w:dyaOrig="660" w14:anchorId="67C87CB8">
                <v:shape id="_x0000_i1369" type="#_x0000_t75" style="width:106.65pt;height:33.3pt" o:ole="">
                  <v:imagedata r:id="rId700" o:title=""/>
                </v:shape>
                <o:OLEObject Type="Embed" ProgID="Equation.DSMT4" ShapeID="_x0000_i1369" DrawAspect="Content" ObjectID="_1689669766" r:id="rId70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E80FF9">
              <w:rPr>
                <w:rFonts w:ascii="Chu Van An" w:eastAsia="Twentieth Century" w:hAnsi="Chu Van An" w:cs="Chu Van An"/>
                <w:position w:val="-24"/>
                <w:sz w:val="24"/>
                <w:szCs w:val="24"/>
              </w:rPr>
              <w:object w:dxaOrig="2055" w:dyaOrig="615" w14:anchorId="11658CEB">
                <v:shape id="_x0000_i1370" type="#_x0000_t75" style="width:102.55pt;height:30.55pt" o:ole="">
                  <v:imagedata r:id="rId702" o:title=""/>
                </v:shape>
                <o:OLEObject Type="Embed" ProgID="Equation.DSMT4" ShapeID="_x0000_i1370" DrawAspect="Content" ObjectID="_1689669767" r:id="rId70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E80FF9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1470" w:dyaOrig="420" w14:anchorId="7FDBC053">
                <v:shape id="_x0000_i1371" type="#_x0000_t75" style="width:73.35pt;height:21.05pt" o:ole="">
                  <v:imagedata r:id="rId704" o:title=""/>
                </v:shape>
                <o:OLEObject Type="Embed" ProgID="Equation.DSMT4" ShapeID="_x0000_i1371" DrawAspect="Content" ObjectID="_1689669768" r:id="rId70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. Có bao nhiêu hàm số liên tục trên khoảng </w:t>
            </w:r>
            <w:r w:rsidRPr="00E80FF9">
              <w:rPr>
                <w:rFonts w:ascii="Chu Van An" w:eastAsia="Twentieth Century" w:hAnsi="Chu Van An" w:cs="Chu Van An"/>
                <w:position w:val="-14"/>
                <w:sz w:val="24"/>
                <w:szCs w:val="24"/>
              </w:rPr>
              <w:object w:dxaOrig="585" w:dyaOrig="405" w14:anchorId="2C6E2FC2">
                <v:shape id="_x0000_i1372" type="#_x0000_t75" style="width:29.2pt;height:20.4pt" o:ole="">
                  <v:imagedata r:id="rId706" o:title=""/>
                </v:shape>
                <o:OLEObject Type="Embed" ProgID="Equation.DSMT4" ShapeID="_x0000_i1372" DrawAspect="Content" ObjectID="_1689669769" r:id="rId70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8CCB408" w14:textId="77777777" w:rsidR="008C54C1" w:rsidRPr="00E80FF9" w:rsidRDefault="008C54C1" w:rsidP="00C82C5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4"/>
                <w:szCs w:val="24"/>
                <w:lang w:val="x-none" w:eastAsia="x-none"/>
              </w:rPr>
              <w:object w:dxaOrig="210" w:dyaOrig="255" w14:anchorId="1A2AE5D8">
                <v:shape id="_x0000_i1373" type="#_x0000_t75" style="width:10.2pt;height:12.9pt" o:ole="">
                  <v:imagedata r:id="rId708" o:title=""/>
                </v:shape>
                <o:OLEObject Type="Embed" ProgID="Equation.DSMT4" ShapeID="_x0000_i1373" DrawAspect="Content" ObjectID="_1689669770" r:id="rId709"/>
              </w:object>
            </w:r>
            <w:r w:rsidRPr="00E80FF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6"/>
                <w:szCs w:val="24"/>
                <w:lang w:val="x-none" w:eastAsia="x-none"/>
              </w:rPr>
              <w:object w:dxaOrig="180" w:dyaOrig="285" w14:anchorId="7AC04411">
                <v:shape id="_x0000_i1374" type="#_x0000_t75" style="width:8.85pt;height:14.25pt" o:ole="">
                  <v:imagedata r:id="rId710" o:title=""/>
                </v:shape>
                <o:OLEObject Type="Embed" ProgID="Equation.DSMT4" ShapeID="_x0000_i1374" DrawAspect="Content" ObjectID="_1689669771" r:id="rId711"/>
              </w:object>
            </w:r>
            <w:r w:rsidRPr="00E80FF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4"/>
                <w:szCs w:val="24"/>
                <w:lang w:val="x-none" w:eastAsia="x-none"/>
              </w:rPr>
              <w:object w:dxaOrig="195" w:dyaOrig="255" w14:anchorId="3D002DA6">
                <v:shape id="_x0000_i1375" type="#_x0000_t75" style="width:9.5pt;height:12.9pt" o:ole="">
                  <v:imagedata r:id="rId712" o:title=""/>
                </v:shape>
                <o:OLEObject Type="Embed" ProgID="Equation.DSMT4" ShapeID="_x0000_i1375" DrawAspect="Content" ObjectID="_1689669772" r:id="rId713"/>
              </w:object>
            </w:r>
            <w:r w:rsidRPr="00E80FF9">
              <w:rPr>
                <w:rFonts w:ascii="Chu Van An" w:hAnsi="Chu Van An" w:cs="Chu Van An"/>
                <w:szCs w:val="24"/>
                <w:lang w:val="fr-FR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</w:rPr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4"/>
                <w:szCs w:val="24"/>
                <w:lang w:val="x-none" w:eastAsia="x-none"/>
              </w:rPr>
              <w:object w:dxaOrig="135" w:dyaOrig="255" w14:anchorId="4AE3FB51">
                <v:shape id="_x0000_i1376" type="#_x0000_t75" style="width:6.8pt;height:12.9pt" o:ole="">
                  <v:imagedata r:id="rId714" o:title=""/>
                </v:shape>
                <o:OLEObject Type="Embed" ProgID="Equation.DSMT4" ShapeID="_x0000_i1376" DrawAspect="Content" ObjectID="_1689669773" r:id="rId715"/>
              </w:object>
            </w:r>
            <w:r w:rsidRPr="00E80FF9">
              <w:rPr>
                <w:rFonts w:ascii="Chu Van An" w:hAnsi="Chu Van An" w:cs="Chu Van An"/>
                <w:szCs w:val="24"/>
              </w:rPr>
              <w:t>.</w:t>
            </w:r>
          </w:p>
          <w:p w14:paraId="202359AB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0733C8E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8AEAF8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09028E2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7D15FC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3B223C53" w14:textId="77777777" w:rsidTr="008C54C1">
        <w:tc>
          <w:tcPr>
            <w:tcW w:w="5665" w:type="dxa"/>
            <w:shd w:val="clear" w:color="auto" w:fill="auto"/>
          </w:tcPr>
          <w:p w14:paraId="4D280B53" w14:textId="77777777" w:rsidR="008C54C1" w:rsidRPr="00E80FF9" w:rsidRDefault="008C54C1" w:rsidP="00C82C5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Câu 16: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E80FF9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2670" w:dyaOrig="765" w14:anchorId="272D2D3E">
                <v:shape id="_x0000_i1377" type="#_x0000_t75" style="width:133.8pt;height:38.05pt" o:ole="">
                  <v:imagedata r:id="rId716" o:title=""/>
                </v:shape>
                <o:OLEObject Type="Embed" ProgID="Equation.DSMT4" ShapeID="_x0000_i1377" DrawAspect="Content" ObjectID="_1689669774" r:id="rId71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. Chọn mệnh đề 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</w:rPr>
              <w:t xml:space="preserve">sai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trong các mệnh đề sau.</w:t>
            </w:r>
          </w:p>
          <w:p w14:paraId="144751C3" w14:textId="77777777" w:rsidR="008C54C1" w:rsidRPr="00E80FF9" w:rsidRDefault="008C54C1" w:rsidP="00C82C5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00" w:dyaOrig="360" w14:anchorId="0B2D5CB3">
                <v:shape id="_x0000_i1378" type="#_x0000_t75" style="width:29.9pt;height:18.35pt" o:ole="">
                  <v:imagedata r:id="rId718" o:title=""/>
                </v:shape>
                <o:OLEObject Type="Embed" ProgID="Equation.DSMT4" ShapeID="_x0000_i1378" DrawAspect="Content" ObjectID="_1689669775" r:id="rId71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185AD1" w14:textId="77777777" w:rsidR="008C54C1" w:rsidRPr="00E80FF9" w:rsidRDefault="008C54C1" w:rsidP="00C82C5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649E2D7">
                <v:shape id="_x0000_i1379" type="#_x0000_t75" style="width:12.9pt;height:12.9pt" o:ole="">
                  <v:imagedata r:id="rId720" o:title=""/>
                </v:shape>
                <o:OLEObject Type="Embed" ProgID="Equation.DSMT4" ShapeID="_x0000_i1379" DrawAspect="Content" ObjectID="_1689669776" r:id="rId72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60C783" w14:textId="77777777" w:rsidR="008C54C1" w:rsidRPr="00E80FF9" w:rsidRDefault="008C54C1" w:rsidP="00C82C5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liên tục trên các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05" w14:anchorId="3B904B91">
                <v:shape id="_x0000_i1380" type="#_x0000_t75" style="width:63.15pt;height:20.4pt" o:ole="">
                  <v:imagedata r:id="rId722" o:title=""/>
                </v:shape>
                <o:OLEObject Type="Embed" ProgID="Equation.DSMT4" ShapeID="_x0000_i1380" DrawAspect="Content" ObjectID="_1689669777" r:id="rId72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D2C048" w14:textId="77777777" w:rsidR="008C54C1" w:rsidRPr="00E80FF9" w:rsidRDefault="008C54C1" w:rsidP="00C82C55">
            <w:pPr>
              <w:spacing w:line="276" w:lineRule="auto"/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E80FF9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45" w:dyaOrig="360" w14:anchorId="29AFBE03">
                <v:shape id="_x0000_i1381" type="#_x0000_t75" style="width:31.9pt;height:18.35pt" o:ole="">
                  <v:imagedata r:id="rId724" o:title=""/>
                </v:shape>
                <o:OLEObject Type="Embed" ProgID="Equation.DSMT4" ShapeID="_x0000_i1381" DrawAspect="Content" ObjectID="_1689669778" r:id="rId72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27863D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E55A43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6895B20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E79943E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939028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8C54C1" w:rsidRPr="00E80FF9" w14:paraId="0848D441" w14:textId="77777777" w:rsidTr="008C54C1">
        <w:tc>
          <w:tcPr>
            <w:tcW w:w="5665" w:type="dxa"/>
            <w:shd w:val="clear" w:color="auto" w:fill="auto"/>
          </w:tcPr>
          <w:p w14:paraId="2B7102BD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x-non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x-none"/>
              </w:rPr>
              <w:t>Câu 17: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</w:t>
            </w:r>
            <w:r w:rsidRPr="00E80FF9">
              <w:rPr>
                <w:rFonts w:ascii="Chu Van An" w:hAnsi="Chu Van An" w:cs="Chu Van An"/>
                <w:sz w:val="24"/>
                <w:szCs w:val="24"/>
                <w:lang w:val="sv-SE"/>
              </w:rPr>
              <w:t>hàm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số </w:t>
            </w:r>
            <w:r w:rsidRPr="00E80FF9">
              <w:rPr>
                <w:rFonts w:ascii="Chu Van An" w:eastAsia="Times New Roman" w:hAnsi="Chu Van An" w:cs="Chu Van An"/>
                <w:position w:val="-60"/>
                <w:sz w:val="24"/>
                <w:szCs w:val="24"/>
                <w:lang w:eastAsia="x-none"/>
              </w:rPr>
              <w:object w:dxaOrig="3135" w:dyaOrig="1320" w14:anchorId="561945BE">
                <v:shape id="_x0000_i1382" type="#_x0000_t75" style="width:156.9pt;height:65.9pt" o:ole="">
                  <v:imagedata r:id="rId726" o:title=""/>
                </v:shape>
                <o:OLEObject Type="Embed" ProgID="Equation.DSMT4" ShapeID="_x0000_i1382" DrawAspect="Content" ObjectID="_1689669779" r:id="rId727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>. Mệnh đề nào sau đây là đúng?</w:t>
            </w:r>
          </w:p>
          <w:p w14:paraId="2982C42F" w14:textId="44804A8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x-none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các điểm thuộc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2955CE5">
                <v:shape id="_x0000_i1383" type="#_x0000_t75" style="width:35.3pt;height:20.4pt" o:ole="">
                  <v:imagedata r:id="rId728" o:title=""/>
                </v:shape>
                <o:OLEObject Type="Embed" ProgID="Equation.DSMT4" ShapeID="_x0000_i1383" DrawAspect="Content" ObjectID="_1689669780" r:id="rId729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8AD0968" w14:textId="08B804BF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571992FC">
                <v:shape id="_x0000_i1384" type="#_x0000_t75" style="width:33.95pt;height:14.25pt" o:ole="">
                  <v:imagedata r:id="rId730" o:title=""/>
                </v:shape>
                <o:OLEObject Type="Embed" ProgID="Equation.DSMT4" ShapeID="_x0000_i1384" DrawAspect="Content" ObjectID="_1689669781" r:id="rId731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14E9573" w14:textId="169AD5DA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C.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B28A691">
                <v:shape id="_x0000_i1385" type="#_x0000_t75" style="width:27.15pt;height:14.25pt" o:ole="">
                  <v:imagedata r:id="rId732" o:title=""/>
                </v:shape>
                <o:OLEObject Type="Embed" ProgID="Equation.DSMT4" ShapeID="_x0000_i1385" DrawAspect="Content" ObjectID="_1689669782" r:id="rId733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EC83F3B" w14:textId="4D0AC41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D.  </w: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trên </w:t>
            </w:r>
            <w:r w:rsidRPr="00E80FF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18AB40F">
                <v:shape id="_x0000_i1386" type="#_x0000_t75" style="width:12.9pt;height:12.9pt" o:ole="">
                  <v:imagedata r:id="rId734" o:title=""/>
                </v:shape>
                <o:OLEObject Type="Embed" ProgID="Equation.DSMT4" ShapeID="_x0000_i1386" DrawAspect="Content" ObjectID="_1689669783" r:id="rId735"/>
              </w:object>
            </w:r>
            <w:r w:rsidRPr="00E80FF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6A85B6F" w14:textId="77777777" w:rsidR="008C54C1" w:rsidRPr="00E80FF9" w:rsidRDefault="008C54C1" w:rsidP="00C82C5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5103" w:type="dxa"/>
            <w:shd w:val="clear" w:color="auto" w:fill="auto"/>
          </w:tcPr>
          <w:p w14:paraId="23C868B3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A65576B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D78D24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44EA625" w14:textId="77777777" w:rsidR="008C54C1" w:rsidRPr="00E80FF9" w:rsidRDefault="008C54C1" w:rsidP="00C82C55">
            <w:pPr>
              <w:spacing w:before="200" w:line="276" w:lineRule="auto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30FF44AA" w14:textId="77777777" w:rsidR="008C54C1" w:rsidRPr="00E80FF9" w:rsidRDefault="008C54C1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034FC3E4" w14:textId="77777777" w:rsidR="007A7E85" w:rsidRPr="00E80FF9" w:rsidRDefault="00A942B2" w:rsidP="004C4F30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95" w:name="30j0zll" w:colFirst="0" w:colLast="0"/>
      <w:bookmarkStart w:id="96" w:name="_1fob9te" w:colFirst="0" w:colLast="0"/>
      <w:bookmarkEnd w:id="95"/>
      <w:bookmarkEnd w:id="96"/>
      <w:r w:rsidRPr="00E80FF9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F46A3A1" wp14:editId="2E41861E">
                <wp:extent cx="6686332" cy="3667125"/>
                <wp:effectExtent l="0" t="0" r="635" b="28575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3667125"/>
                          <a:chOff x="1933216" y="2984663"/>
                          <a:chExt cx="6686332" cy="3667125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3667125"/>
                            <a:chOff x="-139232" y="0"/>
                            <a:chExt cx="6686332" cy="3667125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3018"/>
                              <a:ext cx="6547104" cy="345410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D50533" w:rsidRDefault="00D50533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63B7EE25" w:rsidR="00D50533" w:rsidRDefault="004B1E1B">
                                <w:pPr>
                                  <w:spacing w:line="258" w:lineRule="auto"/>
                                  <w:textDirection w:val="btLr"/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D50533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177B3F33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Biến đổi phương trình về dạng: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55A0409D">
                                    <v:shape id="_x0000_i1388" type="#_x0000_t75" style="width:47.55pt;height:20.4pt" o:ole="">
                                      <v:imagedata r:id="rId736" o:title=""/>
                                    </v:shape>
                                    <o:OLEObject Type="Embed" ProgID="Equation.DSMT4" ShapeID="_x0000_i1388" DrawAspect="Content" ObjectID="_1689670525" r:id="rId737"/>
                                  </w:object>
                                </w:r>
                              </w:p>
                              <w:p w14:paraId="6E3433E2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Tìm hai số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7FDBB2A1">
                                    <v:shape id="_x0000_i1390" type="#_x0000_t75" style="width:9.5pt;height:11.55pt" o:ole="">
                                      <v:imagedata r:id="rId738" o:title=""/>
                                    </v:shape>
                                    <o:OLEObject Type="Embed" ProgID="Equation.DSMT4" ShapeID="_x0000_i1390" DrawAspect="Content" ObjectID="_1689670526" r:id="rId739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,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79" w14:anchorId="2A60C466">
                                    <v:shape id="_x0000_i1392" type="#_x0000_t75" style="width:9.5pt;height:13.6pt" o:ole="">
                                      <v:imagedata r:id="rId740" o:title=""/>
                                    </v:shape>
                                    <o:OLEObject Type="Embed" ProgID="Equation.DSMT4" ShapeID="_x0000_i1392" DrawAspect="Content" ObjectID="_1689670527" r:id="rId741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sao cho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1500" w:dyaOrig="400" w14:anchorId="5D5B44E9">
                                    <v:shape id="_x0000_i1394" type="#_x0000_t75" style="width:74.7pt;height:20.4pt" o:ole="">
                                      <v:imagedata r:id="rId742" o:title=""/>
                                    </v:shape>
                                    <o:OLEObject Type="Embed" ProgID="Equation.DSMT4" ShapeID="_x0000_i1394" DrawAspect="Content" ObjectID="_1689670528" r:id="rId743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(Dùng chức nắng TABLE của máy tính (Mode 7) tìm cho nhanh)</w:t>
                                </w:r>
                              </w:p>
                              <w:p w14:paraId="63B75352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spacing w:after="0" w:line="360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Chứng minh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580" w:dyaOrig="400" w14:anchorId="116F7FE8">
                                    <v:shape id="_x0000_i1396" type="#_x0000_t75" style="width:28.55pt;height:20.4pt" o:ole="">
                                      <v:imagedata r:id="rId744" o:title=""/>
                                    </v:shape>
                                    <o:OLEObject Type="Embed" ProgID="Equation.DSMT4" ShapeID="_x0000_i1396" DrawAspect="Content" ObjectID="_1689670529" r:id="rId745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liên tục trên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7D8A91E9">
                                    <v:shape id="_x0000_i1398" type="#_x0000_t75" style="width:28.55pt;height:20.4pt" o:ole="">
                                      <v:imagedata r:id="rId746" o:title=""/>
                                    </v:shape>
                                    <o:OLEObject Type="Embed" ProgID="Equation.DSMT4" ShapeID="_x0000_i1398" DrawAspect="Content" ObjectID="_1689670530" r:id="rId747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từ đó suy ra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480CA569">
                                    <v:shape id="_x0000_i1400" type="#_x0000_t75" style="width:47.55pt;height:20.4pt" o:ole="">
                                      <v:imagedata r:id="rId748" o:title=""/>
                                    </v:shape>
                                    <o:OLEObject Type="Embed" ProgID="Equation.DSMT4" ShapeID="_x0000_i1400" DrawAspect="Content" ObjectID="_1689670531" r:id="rId749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nghiệm</w:t>
                                </w:r>
                              </w:p>
                              <w:p w14:paraId="0B045220" w14:textId="0FBDBF69" w:rsidR="00D50533" w:rsidRPr="007752AA" w:rsidRDefault="004B1E1B" w:rsidP="00815DA4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</w:pPr>
                                <w:r w:rsidRPr="004B1E1B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t>-</w:t>
                                </w:r>
                                <w:r w:rsidR="00D50533" w:rsidRPr="007752A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Chú ý:</w:t>
                                </w:r>
                              </w:p>
                              <w:p w14:paraId="3FCF473A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after="0" w:line="360" w:lineRule="auto"/>
                                  <w:ind w:left="1134" w:hanging="425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1500" w:dyaOrig="400" w14:anchorId="28327A19">
                                    <v:shape id="_x0000_i1402" type="#_x0000_t75" style="width:74.7pt;height:20.4pt" o:ole="">
                                      <v:imagedata r:id="rId742" o:title=""/>
                                    </v:shape>
                                    <o:OLEObject Type="Embed" ProgID="Equation.DSMT4" ShapeID="_x0000_i1402" DrawAspect="Content" ObjectID="_1689670532" r:id="rId750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phương trình có nghiệm thuộc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3382D977">
                                    <v:shape id="_x0000_i1404" type="#_x0000_t75" style="width:28.55pt;height:20.4pt" o:ole="">
                                      <v:imagedata r:id="rId746" o:title=""/>
                                    </v:shape>
                                    <o:OLEObject Type="Embed" ProgID="Equation.DSMT4" ShapeID="_x0000_i1404" DrawAspect="Content" ObjectID="_1689670533" r:id="rId751"/>
                                  </w:object>
                                </w:r>
                              </w:p>
                              <w:p w14:paraId="0DEC5F5B" w14:textId="77777777" w:rsidR="00D50533" w:rsidRPr="00915FA7" w:rsidRDefault="00D50533" w:rsidP="00C5479F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spacing w:after="0" w:line="360" w:lineRule="auto"/>
                                  <w:ind w:left="1134" w:hanging="425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Để chứng minh </w:t>
                                </w:r>
                                <w:r w:rsidRPr="00056B71">
                                  <w:rPr>
                                    <w:position w:val="-14"/>
                                    <w:lang w:val="fr-FR"/>
                                  </w:rPr>
                                  <w:object w:dxaOrig="940" w:dyaOrig="400" w14:anchorId="3DDD6F8A">
                                    <v:shape id="_x0000_i1406" type="#_x0000_t75" style="width:47.55pt;height:20.4pt" o:ole="">
                                      <v:imagedata r:id="rId748" o:title=""/>
                                    </v:shape>
                                    <o:OLEObject Type="Embed" ProgID="Equation.DSMT4" ShapeID="_x0000_i1406" DrawAspect="Content" ObjectID="_1689670534" r:id="rId752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ít nhất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730CDBA5">
                                    <v:shape id="_x0000_i1408" type="#_x0000_t75" style="width:9.5pt;height:11.55pt" o:ole="">
                                      <v:imagedata r:id="rId753" o:title=""/>
                                    </v:shape>
                                    <o:OLEObject Type="Embed" ProgID="Equation.DSMT4" ShapeID="_x0000_i1408" DrawAspect="Content" ObjectID="_1689670535" r:id="rId754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nghiệm trên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4F5332F7">
                                    <v:shape id="_x0000_i1410" type="#_x0000_t75" style="width:28.55pt;height:20.4pt" o:ole="">
                                      <v:imagedata r:id="rId746" o:title=""/>
                                    </v:shape>
                                    <o:OLEObject Type="Embed" ProgID="Equation.DSMT4" ShapeID="_x0000_i1410" DrawAspect="Content" ObjectID="_1689670536" r:id="rId755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, ta chia đoạn </w:t>
                                </w:r>
                                <w:r w:rsidRPr="00056B71">
                                  <w:rPr>
                                    <w:position w:val="-14"/>
                                  </w:rPr>
                                  <w:object w:dxaOrig="560" w:dyaOrig="400" w14:anchorId="45D70878">
                                    <v:shape id="_x0000_i1412" type="#_x0000_t75" style="width:28.55pt;height:20.4pt" o:ole="">
                                      <v:imagedata r:id="rId746" o:title=""/>
                                    </v:shape>
                                    <o:OLEObject Type="Embed" ProgID="Equation.DSMT4" ShapeID="_x0000_i1412" DrawAspect="Content" ObjectID="_1689670537" r:id="rId756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thành </w:t>
                                </w:r>
                                <w:r w:rsidRPr="00056B71">
                                  <w:rPr>
                                    <w:position w:val="-6"/>
                                    <w:lang w:val="fr-FR"/>
                                  </w:rPr>
                                  <w:object w:dxaOrig="200" w:dyaOrig="220" w14:anchorId="656CBC28">
                                    <v:shape id="_x0000_i1414" type="#_x0000_t75" style="width:9.5pt;height:11.55pt" o:ole="">
                                      <v:imagedata r:id="rId753" o:title=""/>
                                    </v:shape>
                                    <o:OLEObject Type="Embed" ProgID="Equation.DSMT4" ShapeID="_x0000_i1414" DrawAspect="Content" ObjectID="_1689670538" r:id="rId757"/>
                                  </w:object>
                                </w:r>
                                <w:r w:rsidRPr="00915FA7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khoảng nhỏ rời nhau, rồi chứng minh trên mỗi khoảng đó phương trình có ít nhất một nghiệm.</w:t>
                                </w:r>
                              </w:p>
                              <w:p w14:paraId="709C482E" w14:textId="77777777" w:rsidR="00D50533" w:rsidRDefault="00D50533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D50533" w:rsidRDefault="00D50533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263031" cy="571533"/>
                              <a:chOff x="150812" y="0"/>
                              <a:chExt cx="5263344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263344" cy="485775"/>
                                <a:chOff x="150812" y="0"/>
                                <a:chExt cx="5263344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5230077" cy="485775"/>
                                  <a:chOff x="184079" y="0"/>
                                  <a:chExt cx="5230077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230077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721466" cy="485775"/>
                                    <a:chOff x="1502180" y="0"/>
                                    <a:chExt cx="3721466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3611932" cy="369570"/>
                                      <a:chOff x="1611714" y="104387"/>
                                      <a:chExt cx="3611932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3462850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2222E9D" w14:textId="77777777" w:rsidR="00D50533" w:rsidRPr="0082142F" w:rsidRDefault="00D50533" w:rsidP="00815DA4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82142F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Ứng dụng tính liên tục trong giải phương trình</w:t>
                                          </w:r>
                                        </w:p>
                                        <w:p w14:paraId="14224BB5" w14:textId="29544D32" w:rsidR="00D50533" w:rsidRDefault="00D50533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D50533" w:rsidRDefault="00D50533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D50533" w:rsidRDefault="00D50533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D50533" w:rsidRDefault="00D50533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58" style="width:526.5pt;height:288.75pt;mso-position-horizontal-relative:char;mso-position-vertical-relative:line" coordorigin="19332,29846" coordsize="66863,366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">
                <v:group id="Group 120" o:spid="_x0000_s1159" style="position:absolute;left:19332;top:29846;width:66863;height:36671" coordorigin="-1392" coordsize="66863,36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60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1" style="position:absolute;left:-1392;top:2130;width:65470;height:345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D50533" w:rsidRDefault="00D50533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63B7EE25" w:rsidR="00D50533" w:rsidRDefault="004B1E1B">
                          <w:pPr>
                            <w:spacing w:line="258" w:lineRule="auto"/>
                            <w:textDirection w:val="btLr"/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D50533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177B3F33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Biến đổi phương trình về dạng: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55A0409D">
                              <v:shape id="_x0000_i1388" type="#_x0000_t75" style="width:47.55pt;height:20.4pt" o:ole="">
                                <v:imagedata r:id="rId736" o:title=""/>
                              </v:shape>
                              <o:OLEObject Type="Embed" ProgID="Equation.DSMT4" ShapeID="_x0000_i1388" DrawAspect="Content" ObjectID="_1689670525" r:id="rId758"/>
                            </w:object>
                          </w:r>
                        </w:p>
                        <w:p w14:paraId="6E3433E2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Tìm hai số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7FDBB2A1">
                              <v:shape id="_x0000_i1390" type="#_x0000_t75" style="width:9.5pt;height:11.55pt" o:ole="">
                                <v:imagedata r:id="rId738" o:title=""/>
                              </v:shape>
                              <o:OLEObject Type="Embed" ProgID="Equation.DSMT4" ShapeID="_x0000_i1390" DrawAspect="Content" ObjectID="_1689670526" r:id="rId759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,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79" w14:anchorId="2A60C466">
                              <v:shape id="_x0000_i1392" type="#_x0000_t75" style="width:9.5pt;height:13.6pt" o:ole="">
                                <v:imagedata r:id="rId740" o:title=""/>
                              </v:shape>
                              <o:OLEObject Type="Embed" ProgID="Equation.DSMT4" ShapeID="_x0000_i1392" DrawAspect="Content" ObjectID="_1689670527" r:id="rId760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sao cho </w:t>
                          </w:r>
                          <w:r w:rsidRPr="00056B71">
                            <w:rPr>
                              <w:position w:val="-14"/>
                            </w:rPr>
                            <w:object w:dxaOrig="1500" w:dyaOrig="400" w14:anchorId="5D5B44E9">
                              <v:shape id="_x0000_i1394" type="#_x0000_t75" style="width:74.7pt;height:20.4pt" o:ole="">
                                <v:imagedata r:id="rId742" o:title=""/>
                              </v:shape>
                              <o:OLEObject Type="Embed" ProgID="Equation.DSMT4" ShapeID="_x0000_i1394" DrawAspect="Content" ObjectID="_1689670528" r:id="rId761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(Dùng chức nắng TABLE của máy tính (Mode 7) tìm cho nhanh)</w:t>
                          </w:r>
                        </w:p>
                        <w:p w14:paraId="63B75352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spacing w:after="0" w:line="360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Chứng minh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580" w:dyaOrig="400" w14:anchorId="116F7FE8">
                              <v:shape id="_x0000_i1396" type="#_x0000_t75" style="width:28.55pt;height:20.4pt" o:ole="">
                                <v:imagedata r:id="rId744" o:title=""/>
                              </v:shape>
                              <o:OLEObject Type="Embed" ProgID="Equation.DSMT4" ShapeID="_x0000_i1396" DrawAspect="Content" ObjectID="_1689670529" r:id="rId762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liên tục trên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7D8A91E9">
                              <v:shape id="_x0000_i1398" type="#_x0000_t75" style="width:28.55pt;height:20.4pt" o:ole="">
                                <v:imagedata r:id="rId746" o:title=""/>
                              </v:shape>
                              <o:OLEObject Type="Embed" ProgID="Equation.DSMT4" ShapeID="_x0000_i1398" DrawAspect="Content" ObjectID="_1689670530" r:id="rId763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từ đó suy ra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480CA569">
                              <v:shape id="_x0000_i1400" type="#_x0000_t75" style="width:47.55pt;height:20.4pt" o:ole="">
                                <v:imagedata r:id="rId748" o:title=""/>
                              </v:shape>
                              <o:OLEObject Type="Embed" ProgID="Equation.DSMT4" ShapeID="_x0000_i1400" DrawAspect="Content" ObjectID="_1689670531" r:id="rId764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nghiệm</w:t>
                          </w:r>
                        </w:p>
                        <w:p w14:paraId="0B045220" w14:textId="0FBDBF69" w:rsidR="00D50533" w:rsidRPr="007752AA" w:rsidRDefault="004B1E1B" w:rsidP="00815DA4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</w:pPr>
                          <w:r w:rsidRPr="004B1E1B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t>-</w:t>
                          </w:r>
                          <w:r w:rsidR="00D50533" w:rsidRPr="007752A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00CC"/>
                              <w:lang w:val="fr-FR"/>
                            </w:rPr>
                            <w:t>Chú ý:</w:t>
                          </w:r>
                        </w:p>
                        <w:p w14:paraId="3FCF473A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after="0" w:line="360" w:lineRule="auto"/>
                            <w:ind w:left="1134" w:hanging="425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56B71">
                            <w:rPr>
                              <w:position w:val="-14"/>
                            </w:rPr>
                            <w:object w:dxaOrig="1500" w:dyaOrig="400" w14:anchorId="28327A19">
                              <v:shape id="_x0000_i1402" type="#_x0000_t75" style="width:74.7pt;height:20.4pt" o:ole="">
                                <v:imagedata r:id="rId742" o:title=""/>
                              </v:shape>
                              <o:OLEObject Type="Embed" ProgID="Equation.DSMT4" ShapeID="_x0000_i1402" DrawAspect="Content" ObjectID="_1689670532" r:id="rId765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phương trình có nghiệm thuộc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3382D977">
                              <v:shape id="_x0000_i1404" type="#_x0000_t75" style="width:28.55pt;height:20.4pt" o:ole="">
                                <v:imagedata r:id="rId746" o:title=""/>
                              </v:shape>
                              <o:OLEObject Type="Embed" ProgID="Equation.DSMT4" ShapeID="_x0000_i1404" DrawAspect="Content" ObjectID="_1689670533" r:id="rId766"/>
                            </w:object>
                          </w:r>
                        </w:p>
                        <w:p w14:paraId="0DEC5F5B" w14:textId="77777777" w:rsidR="00D50533" w:rsidRPr="00915FA7" w:rsidRDefault="00D50533" w:rsidP="00C5479F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spacing w:after="0" w:line="360" w:lineRule="auto"/>
                            <w:ind w:left="1134" w:hanging="425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Để chứng minh </w:t>
                          </w:r>
                          <w:r w:rsidRPr="00056B71">
                            <w:rPr>
                              <w:position w:val="-14"/>
                              <w:lang w:val="fr-FR"/>
                            </w:rPr>
                            <w:object w:dxaOrig="940" w:dyaOrig="400" w14:anchorId="3DDD6F8A">
                              <v:shape id="_x0000_i1406" type="#_x0000_t75" style="width:47.55pt;height:20.4pt" o:ole="">
                                <v:imagedata r:id="rId748" o:title=""/>
                              </v:shape>
                              <o:OLEObject Type="Embed" ProgID="Equation.DSMT4" ShapeID="_x0000_i1406" DrawAspect="Content" ObjectID="_1689670534" r:id="rId767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ít nhất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730CDBA5">
                              <v:shape id="_x0000_i1408" type="#_x0000_t75" style="width:9.5pt;height:11.55pt" o:ole="">
                                <v:imagedata r:id="rId753" o:title=""/>
                              </v:shape>
                              <o:OLEObject Type="Embed" ProgID="Equation.DSMT4" ShapeID="_x0000_i1408" DrawAspect="Content" ObjectID="_1689670535" r:id="rId768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nghiệm trên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4F5332F7">
                              <v:shape id="_x0000_i1410" type="#_x0000_t75" style="width:28.55pt;height:20.4pt" o:ole="">
                                <v:imagedata r:id="rId746" o:title=""/>
                              </v:shape>
                              <o:OLEObject Type="Embed" ProgID="Equation.DSMT4" ShapeID="_x0000_i1410" DrawAspect="Content" ObjectID="_1689670536" r:id="rId769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, ta chia đoạn </w:t>
                          </w:r>
                          <w:r w:rsidRPr="00056B71">
                            <w:rPr>
                              <w:position w:val="-14"/>
                            </w:rPr>
                            <w:object w:dxaOrig="560" w:dyaOrig="400" w14:anchorId="45D70878">
                              <v:shape id="_x0000_i1412" type="#_x0000_t75" style="width:28.55pt;height:20.4pt" o:ole="">
                                <v:imagedata r:id="rId746" o:title=""/>
                              </v:shape>
                              <o:OLEObject Type="Embed" ProgID="Equation.DSMT4" ShapeID="_x0000_i1412" DrawAspect="Content" ObjectID="_1689670537" r:id="rId770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thành </w:t>
                          </w:r>
                          <w:r w:rsidRPr="00056B71">
                            <w:rPr>
                              <w:position w:val="-6"/>
                              <w:lang w:val="fr-FR"/>
                            </w:rPr>
                            <w:object w:dxaOrig="200" w:dyaOrig="220" w14:anchorId="656CBC28">
                              <v:shape id="_x0000_i1414" type="#_x0000_t75" style="width:9.5pt;height:11.55pt" o:ole="">
                                <v:imagedata r:id="rId753" o:title=""/>
                              </v:shape>
                              <o:OLEObject Type="Embed" ProgID="Equation.DSMT4" ShapeID="_x0000_i1414" DrawAspect="Content" ObjectID="_1689670538" r:id="rId771"/>
                            </w:object>
                          </w:r>
                          <w:r w:rsidRPr="00915FA7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khoảng nhỏ rời nhau, rồi chứng minh trên mỗi khoảng đó phương trình có ít nhất một nghiệm.</w:t>
                          </w:r>
                        </w:p>
                        <w:p w14:paraId="709C482E" w14:textId="77777777" w:rsidR="00D50533" w:rsidRDefault="00D50533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D50533" w:rsidRDefault="00D50533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62" style="position:absolute;left:1508;width:52630;height:5715" coordorigin="1508" coordsize="5263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63" style="position:absolute;left:1508;width:52633;height:4857" coordorigin="1508" coordsize="526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64" style="position:absolute;left:1840;width:52301;height:4857" coordorigin="1840" coordsize="523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65" style="position:absolute;left:1840;top:380;width:52301;height:4476;visibility:visible;mso-wrap-style:square;v-text-anchor:middle" coordsize="5230077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" adj="-11796480,,5400" path="m,l5006300,r223777,223777l5230077,447554,,447554,,xe" fillcolor="#fffff7" stroked="f">
                          <v:stroke joinstyle="miter"/>
                          <v:formulas/>
                          <v:path arrowok="t" o:connecttype="custom" o:connectlocs="0,0;5006300,0;5230077,223777;5230077,447554;0,447554;0,0" o:connectangles="0,0,0,0,0,0" textboxrect="0,0,5230077,447554"/>
                          <v:textbox inset="2.53958mm,2.53958mm,2.53958mm,2.53958mm">
                            <w:txbxContent>
                              <w:p w14:paraId="54401F4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66" style="position:absolute;left:15021;width:37215;height:4857" coordorigin="15021" coordsize="3721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67" style="position:absolute;left:16117;top:1043;width:36119;height:3696" coordorigin="16117,1043" coordsize="3611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68" type="#_x0000_t55" style="position:absolute;left:17607;top:1050;width:3462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" adj="2119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2222E9D" w14:textId="77777777" w:rsidR="00D50533" w:rsidRPr="0082142F" w:rsidRDefault="00D50533" w:rsidP="00815DA4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82142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Ứng dụng tính liên tục trong giải phương trình</w:t>
                                    </w:r>
                                  </w:p>
                                  <w:p w14:paraId="14224BB5" w14:textId="29544D32" w:rsidR="00D50533" w:rsidRDefault="00D50533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77" o:spid="_x0000_s116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70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71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D50533" w:rsidRDefault="00D50533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7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73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7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7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76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7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78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D50533" w:rsidRDefault="00D50533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FA494B5" w14:textId="35334640" w:rsidR="002C6A0F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  <w:position w:val="-8"/>
          <w:sz w:val="24"/>
          <w:szCs w:val="24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Chứng minh rằng các phương trình sau có 3 nghiệm phân biệt:</w:t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a)</w:t>
      </w:r>
      <w:r w:rsidRPr="00E80FF9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80" w:dyaOrig="279" w14:anchorId="185D3F45">
          <v:shape id="_x0000_i1415" type="#_x0000_t75" style="width:8.85pt;height:13.6pt" o:ole="">
            <v:imagedata r:id="rId182" o:title=""/>
          </v:shape>
          <o:OLEObject Type="Embed" ProgID="Equation.DSMT4" ShapeID="_x0000_i1415" DrawAspect="Content" ObjectID="_1689669784" r:id="rId772"/>
        </w:object>
      </w:r>
      <w:r w:rsidRPr="00E80FF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380" w:dyaOrig="320" w14:anchorId="4C510A9D">
          <v:shape id="_x0000_i1416" type="#_x0000_t75" style="width:69.3pt;height:16.3pt" o:ole="">
            <v:imagedata r:id="rId773" o:title=""/>
          </v:shape>
          <o:OLEObject Type="Embed" ProgID="Equation.DSMT4" ShapeID="_x0000_i1416" DrawAspect="Content" ObjectID="_1689669785" r:id="rId774"/>
        </w:object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4B1E1B" w:rsidRPr="00E80FF9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E80FF9">
        <w:rPr>
          <w:rFonts w:ascii="Chu Van An" w:hAnsi="Chu Van An" w:cs="Chu Van An"/>
          <w:color w:val="000000" w:themeColor="text1"/>
          <w:sz w:val="24"/>
          <w:szCs w:val="24"/>
        </w:rPr>
        <w:t>b)</w:t>
      </w:r>
      <w:r w:rsidRPr="00E80FF9">
        <w:rPr>
          <w:rFonts w:ascii="Chu Van An" w:hAnsi="Chu Van An" w:cs="Chu Van An"/>
          <w:color w:val="000000" w:themeColor="text1"/>
          <w:position w:val="-8"/>
          <w:sz w:val="24"/>
          <w:szCs w:val="24"/>
        </w:rPr>
        <w:object w:dxaOrig="1600" w:dyaOrig="360" w14:anchorId="5C110CFD">
          <v:shape id="_x0000_i1417" type="#_x0000_t75" style="width:80.15pt;height:18.35pt" o:ole="">
            <v:imagedata r:id="rId775" o:title=""/>
          </v:shape>
          <o:OLEObject Type="Embed" ProgID="Equation.DSMT4" ShapeID="_x0000_i1417" DrawAspect="Content" ObjectID="_1689669786" r:id="rId776"/>
        </w:object>
      </w:r>
    </w:p>
    <w:p w14:paraId="40DBF6FF" w14:textId="7D5A05AC" w:rsidR="00815DA4" w:rsidRPr="00E80FF9" w:rsidRDefault="007C7644" w:rsidP="00815DA4">
      <w:pPr>
        <w:spacing w:line="240" w:lineRule="auto"/>
        <w:ind w:firstLine="142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19F731F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4F81BD" w:themeColor="accent1"/>
          <w:sz w:val="24"/>
          <w:szCs w:val="24"/>
        </w:rPr>
        <w:t>a)</w:t>
      </w:r>
      <w:r w:rsidRPr="00E80FF9">
        <w:rPr>
          <w:rFonts w:ascii="Chu Van An" w:hAnsi="Chu Van An" w:cs="Chu Van An"/>
          <w:color w:val="4F81BD" w:themeColor="accent1"/>
          <w:sz w:val="24"/>
          <w:szCs w:val="24"/>
        </w:rPr>
        <w:t xml:space="preserve"> </w:t>
      </w:r>
      <w:r w:rsidRPr="00E80FF9">
        <w:rPr>
          <w:rFonts w:ascii="Chu Van An" w:hAnsi="Chu Van An" w:cs="Chu Van An"/>
          <w:sz w:val="24"/>
          <w:szCs w:val="24"/>
        </w:rPr>
        <w:t xml:space="preserve">Dễ thấy hàm </w:t>
      </w:r>
      <w:r w:rsidRPr="00E80FF9">
        <w:rPr>
          <w:rFonts w:ascii="Chu Van An" w:hAnsi="Chu Van An" w:cs="Chu Van An"/>
          <w:position w:val="-14"/>
          <w:sz w:val="24"/>
          <w:szCs w:val="24"/>
        </w:rPr>
        <w:object w:dxaOrig="1760" w:dyaOrig="400" w14:anchorId="4231EF36">
          <v:shape id="_x0000_i1418" type="#_x0000_t75" style="width:88.3pt;height:20.4pt" o:ole="">
            <v:imagedata r:id="rId777" o:title=""/>
          </v:shape>
          <o:OLEObject Type="Embed" ProgID="Equation.DSMT4" ShapeID="_x0000_i1418" DrawAspect="Content" ObjectID="_1689669787" r:id="rId778"/>
        </w:object>
      </w:r>
      <w:r w:rsidRPr="00E80FF9">
        <w:rPr>
          <w:rFonts w:ascii="Chu Van An" w:hAnsi="Chu Van An" w:cs="Chu Van An"/>
          <w:sz w:val="24"/>
          <w:szCs w:val="24"/>
        </w:rPr>
        <w:t xml:space="preserve"> liên tục trên </w:t>
      </w:r>
      <w:r w:rsidRPr="00E80FF9">
        <w:rPr>
          <w:rFonts w:ascii="Chu Van An" w:hAnsi="Chu Van An" w:cs="Chu Van An"/>
          <w:position w:val="-4"/>
          <w:sz w:val="24"/>
          <w:szCs w:val="24"/>
        </w:rPr>
        <w:object w:dxaOrig="240" w:dyaOrig="260" w14:anchorId="10B2B8EC">
          <v:shape id="_x0000_i1419" type="#_x0000_t75" style="width:12.25pt;height:13.6pt" o:ole="">
            <v:imagedata r:id="rId779" o:title=""/>
          </v:shape>
          <o:OLEObject Type="Embed" ProgID="Equation.DSMT4" ShapeID="_x0000_i1419" DrawAspect="Content" ObjectID="_1689669788" r:id="rId780"/>
        </w:object>
      </w:r>
      <w:r w:rsidRPr="00E80FF9">
        <w:rPr>
          <w:rFonts w:ascii="Chu Van An" w:hAnsi="Chu Van An" w:cs="Chu Van An"/>
          <w:sz w:val="24"/>
          <w:szCs w:val="24"/>
        </w:rPr>
        <w:t xml:space="preserve">. Ta có: </w:t>
      </w:r>
    </w:p>
    <w:p w14:paraId="6D1047F9" w14:textId="77777777" w:rsidR="00815DA4" w:rsidRPr="00E80FF9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position w:val="-36"/>
          <w:szCs w:val="24"/>
        </w:rPr>
        <w:object w:dxaOrig="3600" w:dyaOrig="840" w14:anchorId="336CE218">
          <v:shape id="_x0000_i1420" type="#_x0000_t75" style="width:180pt;height:42.1pt" o:ole="">
            <v:imagedata r:id="rId781" o:title=""/>
          </v:shape>
          <o:OLEObject Type="Embed" ProgID="Equation.DSMT4" ShapeID="_x0000_i1420" DrawAspect="Content" ObjectID="_1689669789" r:id="rId782"/>
        </w:object>
      </w:r>
      <w:r w:rsidRPr="00E80FF9">
        <w:rPr>
          <w:rFonts w:ascii="Chu Van An" w:hAnsi="Chu Van An" w:cs="Chu Van An"/>
          <w:szCs w:val="24"/>
        </w:rPr>
        <w:t xml:space="preserve">tồn tại một số </w:t>
      </w:r>
      <w:r w:rsidRPr="00E80FF9">
        <w:rPr>
          <w:position w:val="-14"/>
          <w:szCs w:val="24"/>
        </w:rPr>
        <w:object w:dxaOrig="2659" w:dyaOrig="400" w14:anchorId="732A7A92">
          <v:shape id="_x0000_i1421" type="#_x0000_t75" style="width:132.45pt;height:20.4pt" o:ole="">
            <v:imagedata r:id="rId783" o:title=""/>
          </v:shape>
          <o:OLEObject Type="Embed" ProgID="Equation.DSMT4" ShapeID="_x0000_i1421" DrawAspect="Content" ObjectID="_1689669790" r:id="rId784"/>
        </w:object>
      </w:r>
    </w:p>
    <w:p w14:paraId="24A601E3" w14:textId="77777777" w:rsidR="00815DA4" w:rsidRPr="00E80FF9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position w:val="-36"/>
          <w:szCs w:val="24"/>
        </w:rPr>
        <w:object w:dxaOrig="3120" w:dyaOrig="840" w14:anchorId="3FAD3AA9">
          <v:shape id="_x0000_i1422" type="#_x0000_t75" style="width:156.25pt;height:42.1pt" o:ole="">
            <v:imagedata r:id="rId785" o:title=""/>
          </v:shape>
          <o:OLEObject Type="Embed" ProgID="Equation.DSMT4" ShapeID="_x0000_i1422" DrawAspect="Content" ObjectID="_1689669791" r:id="rId786"/>
        </w:object>
      </w:r>
      <w:r w:rsidRPr="00E80FF9">
        <w:rPr>
          <w:rFonts w:ascii="Chu Van An" w:hAnsi="Chu Van An" w:cs="Chu Van An"/>
          <w:szCs w:val="24"/>
        </w:rPr>
        <w:t xml:space="preserve"> tồn tại một số </w:t>
      </w:r>
      <w:r w:rsidRPr="00E80FF9">
        <w:rPr>
          <w:position w:val="-14"/>
          <w:szCs w:val="24"/>
        </w:rPr>
        <w:object w:dxaOrig="2480" w:dyaOrig="400" w14:anchorId="73B0368A">
          <v:shape id="_x0000_i1423" type="#_x0000_t75" style="width:123.6pt;height:20.4pt" o:ole="">
            <v:imagedata r:id="rId787" o:title=""/>
          </v:shape>
          <o:OLEObject Type="Embed" ProgID="Equation.DSMT4" ShapeID="_x0000_i1423" DrawAspect="Content" ObjectID="_1689669792" r:id="rId788"/>
        </w:object>
      </w:r>
    </w:p>
    <w:p w14:paraId="0FA320A2" w14:textId="77777777" w:rsidR="00815DA4" w:rsidRPr="00E80FF9" w:rsidRDefault="00815DA4" w:rsidP="00C5479F">
      <w:pPr>
        <w:pStyle w:val="ListParagraph"/>
        <w:numPr>
          <w:ilvl w:val="0"/>
          <w:numId w:val="14"/>
        </w:numPr>
        <w:spacing w:beforeLines="20" w:before="48" w:afterLines="20" w:after="48" w:line="288" w:lineRule="auto"/>
        <w:rPr>
          <w:rFonts w:ascii="Chu Van An" w:hAnsi="Chu Van An" w:cs="Chu Van An"/>
          <w:szCs w:val="24"/>
        </w:rPr>
      </w:pPr>
      <w:r w:rsidRPr="00E80FF9">
        <w:rPr>
          <w:position w:val="-36"/>
          <w:szCs w:val="24"/>
        </w:rPr>
        <w:object w:dxaOrig="3140" w:dyaOrig="840" w14:anchorId="4A294178">
          <v:shape id="_x0000_i1424" type="#_x0000_t75" style="width:157.6pt;height:42.1pt" o:ole="">
            <v:imagedata r:id="rId789" o:title=""/>
          </v:shape>
          <o:OLEObject Type="Embed" ProgID="Equation.DSMT4" ShapeID="_x0000_i1424" DrawAspect="Content" ObjectID="_1689669793" r:id="rId790"/>
        </w:object>
      </w:r>
      <w:r w:rsidRPr="00E80FF9">
        <w:rPr>
          <w:rFonts w:ascii="Chu Van An" w:hAnsi="Chu Van An" w:cs="Chu Van An"/>
          <w:szCs w:val="24"/>
        </w:rPr>
        <w:t xml:space="preserve"> tồn tại một số </w:t>
      </w:r>
      <w:r w:rsidRPr="00E80FF9">
        <w:rPr>
          <w:position w:val="-14"/>
          <w:szCs w:val="24"/>
        </w:rPr>
        <w:object w:dxaOrig="2439" w:dyaOrig="400" w14:anchorId="2BC183D1">
          <v:shape id="_x0000_i1425" type="#_x0000_t75" style="width:122.25pt;height:20.4pt" o:ole="">
            <v:imagedata r:id="rId791" o:title=""/>
          </v:shape>
          <o:OLEObject Type="Embed" ProgID="Equation.DSMT4" ShapeID="_x0000_i1425" DrawAspect="Content" ObjectID="_1689669794" r:id="rId792"/>
        </w:object>
      </w:r>
    </w:p>
    <w:p w14:paraId="00279F0D" w14:textId="77777777" w:rsidR="00815DA4" w:rsidRPr="00E80FF9" w:rsidRDefault="00815DA4" w:rsidP="00654FB6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Do ba khoảng </w:t>
      </w:r>
      <w:r w:rsidRPr="00E80FF9">
        <w:rPr>
          <w:position w:val="-14"/>
        </w:rPr>
        <w:object w:dxaOrig="1500" w:dyaOrig="400" w14:anchorId="39EABFFE">
          <v:shape id="_x0000_i1426" type="#_x0000_t75" style="width:74.7pt;height:20.4pt" o:ole="">
            <v:imagedata r:id="rId793" o:title=""/>
          </v:shape>
          <o:OLEObject Type="Embed" ProgID="Equation.DSMT4" ShapeID="_x0000_i1426" DrawAspect="Content" ObjectID="_1689669795" r:id="rId794"/>
        </w:object>
      </w:r>
      <w:r w:rsidRPr="00E80FF9">
        <w:rPr>
          <w:rFonts w:ascii="Chu Van An" w:hAnsi="Chu Van An" w:cs="Chu Van An"/>
          <w:szCs w:val="24"/>
        </w:rPr>
        <w:t xml:space="preserve"> và </w:t>
      </w:r>
      <w:r w:rsidRPr="00E80FF9">
        <w:rPr>
          <w:position w:val="-14"/>
        </w:rPr>
        <w:object w:dxaOrig="540" w:dyaOrig="400" w14:anchorId="7DD44FA8">
          <v:shape id="_x0000_i1427" type="#_x0000_t75" style="width:27.15pt;height:20.4pt" o:ole="">
            <v:imagedata r:id="rId795" o:title=""/>
          </v:shape>
          <o:OLEObject Type="Embed" ProgID="Equation.DSMT4" ShapeID="_x0000_i1427" DrawAspect="Content" ObjectID="_1689669796" r:id="rId796"/>
        </w:object>
      </w:r>
      <w:r w:rsidRPr="00E80FF9">
        <w:rPr>
          <w:rFonts w:ascii="Chu Van An" w:hAnsi="Chu Van An" w:cs="Chu Van An"/>
          <w:szCs w:val="24"/>
        </w:rPr>
        <w:t xml:space="preserve"> đôi một không giao nhau nên phương trình </w:t>
      </w:r>
      <w:r w:rsidRPr="00E80FF9">
        <w:rPr>
          <w:position w:val="-6"/>
        </w:rPr>
        <w:object w:dxaOrig="1380" w:dyaOrig="320" w14:anchorId="5500DECF">
          <v:shape id="_x0000_i1428" type="#_x0000_t75" style="width:69.3pt;height:16.3pt" o:ole="">
            <v:imagedata r:id="rId797" o:title=""/>
          </v:shape>
          <o:OLEObject Type="Embed" ProgID="Equation.DSMT4" ShapeID="_x0000_i1428" DrawAspect="Content" ObjectID="_1689669797" r:id="rId798"/>
        </w:object>
      </w:r>
      <w:r w:rsidRPr="00E80FF9">
        <w:rPr>
          <w:rFonts w:ascii="Chu Van An" w:hAnsi="Chu Van An" w:cs="Chu Van An"/>
          <w:szCs w:val="24"/>
        </w:rPr>
        <w:t xml:space="preserve"> có ít nhất 3 nghiệm phân biệt.</w:t>
      </w:r>
    </w:p>
    <w:p w14:paraId="0B0D720B" w14:textId="77777777" w:rsidR="00815DA4" w:rsidRPr="00E80FF9" w:rsidRDefault="00815DA4" w:rsidP="00654FB6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Mà phương trình bậc 3 thì chỉ có tối đa là 3 nghiệm nên </w:t>
      </w:r>
      <w:r w:rsidRPr="00E80FF9">
        <w:rPr>
          <w:position w:val="-6"/>
        </w:rPr>
        <w:object w:dxaOrig="1380" w:dyaOrig="320" w14:anchorId="1D7091EE">
          <v:shape id="_x0000_i1429" type="#_x0000_t75" style="width:69.3pt;height:16.3pt" o:ole="">
            <v:imagedata r:id="rId799" o:title=""/>
          </v:shape>
          <o:OLEObject Type="Embed" ProgID="Equation.DSMT4" ShapeID="_x0000_i1429" DrawAspect="Content" ObjectID="_1689669798" r:id="rId800"/>
        </w:object>
      </w:r>
      <w:r w:rsidRPr="00E80FF9">
        <w:rPr>
          <w:rFonts w:ascii="Chu Van An" w:hAnsi="Chu Van An" w:cs="Chu Van An"/>
          <w:szCs w:val="24"/>
        </w:rPr>
        <w:t xml:space="preserve"> có đúng 3 nghiệm phân biệt.</w:t>
      </w:r>
    </w:p>
    <w:p w14:paraId="1DDCCBF1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sz w:val="24"/>
          <w:szCs w:val="24"/>
        </w:rPr>
      </w:pPr>
      <w:r w:rsidRPr="00E80FF9">
        <w:rPr>
          <w:rFonts w:ascii="Chu Van An" w:hAnsi="Chu Van An" w:cs="Chu Van An"/>
          <w:b/>
          <w:bCs/>
          <w:color w:val="4F81BD" w:themeColor="accent1"/>
          <w:sz w:val="24"/>
          <w:szCs w:val="24"/>
        </w:rPr>
        <w:t>b)</w:t>
      </w:r>
      <w:r w:rsidRPr="00E80FF9">
        <w:rPr>
          <w:rFonts w:ascii="Chu Van An" w:hAnsi="Chu Van An" w:cs="Chu Van An"/>
          <w:sz w:val="24"/>
          <w:szCs w:val="24"/>
        </w:rPr>
        <w:t xml:space="preserve"> Đặt </w:t>
      </w:r>
      <w:r w:rsidRPr="00E80FF9">
        <w:rPr>
          <w:rFonts w:ascii="Chu Van An" w:hAnsi="Chu Van An" w:cs="Chu Van An"/>
          <w:position w:val="-8"/>
          <w:sz w:val="24"/>
          <w:szCs w:val="24"/>
        </w:rPr>
        <w:object w:dxaOrig="3840" w:dyaOrig="360" w14:anchorId="029B0C11">
          <v:shape id="_x0000_i1430" type="#_x0000_t75" style="width:192.25pt;height:18.35pt" o:ole="">
            <v:imagedata r:id="rId801" o:title=""/>
          </v:shape>
          <o:OLEObject Type="Embed" ProgID="Equation.DSMT4" ShapeID="_x0000_i1430" DrawAspect="Content" ObjectID="_1689669799" r:id="rId802"/>
        </w:object>
      </w:r>
      <w:r w:rsidRPr="00E80FF9">
        <w:rPr>
          <w:rFonts w:ascii="Chu Van An" w:hAnsi="Chu Van An" w:cs="Chu Van An"/>
          <w:sz w:val="24"/>
          <w:szCs w:val="24"/>
        </w:rPr>
        <w:t>.</w:t>
      </w:r>
    </w:p>
    <w:p w14:paraId="3A88AA64" w14:textId="77777777" w:rsidR="00815DA4" w:rsidRPr="00E80FF9" w:rsidRDefault="00815DA4" w:rsidP="00654FB6">
      <w:pPr>
        <w:pStyle w:val="ListParagraph"/>
        <w:spacing w:beforeLines="20" w:before="48" w:afterLines="20" w:after="48" w:line="288" w:lineRule="auto"/>
        <w:ind w:left="1134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Xét hàm số </w:t>
      </w:r>
      <w:r w:rsidRPr="00E80FF9">
        <w:rPr>
          <w:position w:val="-14"/>
          <w:szCs w:val="24"/>
        </w:rPr>
        <w:object w:dxaOrig="1760" w:dyaOrig="400" w14:anchorId="112A88EC">
          <v:shape id="_x0000_i1431" type="#_x0000_t75" style="width:88.3pt;height:20.4pt" o:ole="">
            <v:imagedata r:id="rId803" o:title=""/>
          </v:shape>
          <o:OLEObject Type="Embed" ProgID="Equation.DSMT4" ShapeID="_x0000_i1431" DrawAspect="Content" ObjectID="_1689669800" r:id="rId804"/>
        </w:object>
      </w:r>
      <w:r w:rsidRPr="00E80FF9">
        <w:rPr>
          <w:rFonts w:ascii="Chu Van An" w:hAnsi="Chu Van An" w:cs="Chu Van An"/>
          <w:szCs w:val="24"/>
        </w:rPr>
        <w:t xml:space="preserve"> liên tục trên </w:t>
      </w:r>
      <w:r w:rsidRPr="00E80FF9">
        <w:rPr>
          <w:position w:val="-4"/>
          <w:szCs w:val="24"/>
        </w:rPr>
        <w:object w:dxaOrig="240" w:dyaOrig="260" w14:anchorId="27D387AD">
          <v:shape id="_x0000_i1432" type="#_x0000_t75" style="width:12.25pt;height:13.6pt" o:ole="">
            <v:imagedata r:id="rId805" o:title=""/>
          </v:shape>
          <o:OLEObject Type="Embed" ProgID="Equation.DSMT4" ShapeID="_x0000_i1432" DrawAspect="Content" ObjectID="_1689669801" r:id="rId806"/>
        </w:object>
      </w:r>
      <w:r w:rsidRPr="00E80FF9">
        <w:rPr>
          <w:rFonts w:ascii="Chu Van An" w:hAnsi="Chu Van An" w:cs="Chu Van An"/>
          <w:szCs w:val="24"/>
        </w:rPr>
        <w:t>.</w:t>
      </w:r>
    </w:p>
    <w:p w14:paraId="27FDA4B8" w14:textId="77777777" w:rsidR="00815DA4" w:rsidRPr="00E80FF9" w:rsidRDefault="00815DA4" w:rsidP="00654FB6">
      <w:pPr>
        <w:spacing w:beforeLines="20" w:before="48" w:afterLines="20" w:after="48" w:line="288" w:lineRule="auto"/>
        <w:ind w:firstLine="709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lastRenderedPageBreak/>
        <w:t xml:space="preserve">Ta có: </w:t>
      </w:r>
      <w:r w:rsidRPr="00E80FF9">
        <w:rPr>
          <w:position w:val="-56"/>
        </w:rPr>
        <w:object w:dxaOrig="2820" w:dyaOrig="1240" w14:anchorId="7908BC54">
          <v:shape id="_x0000_i1433" type="#_x0000_t75" style="width:141.3pt;height:62.5pt" o:ole="">
            <v:imagedata r:id="rId807" o:title=""/>
          </v:shape>
          <o:OLEObject Type="Embed" ProgID="Equation.DSMT4" ShapeID="_x0000_i1433" DrawAspect="Content" ObjectID="_1689669802" r:id="rId808"/>
        </w:object>
      </w:r>
      <w:r w:rsidRPr="00E80FF9">
        <w:rPr>
          <w:rFonts w:ascii="Chu Van An" w:hAnsi="Chu Van An" w:cs="Chu Van An"/>
          <w:szCs w:val="24"/>
        </w:rPr>
        <w:t xml:space="preserve"> tồn tại 3 số </w:t>
      </w:r>
      <w:r w:rsidRPr="00E80FF9">
        <w:rPr>
          <w:position w:val="-12"/>
        </w:rPr>
        <w:object w:dxaOrig="499" w:dyaOrig="360" w14:anchorId="5F2DE377">
          <v:shape id="_x0000_i1434" type="#_x0000_t75" style="width:24.45pt;height:18.35pt" o:ole="">
            <v:imagedata r:id="rId809" o:title=""/>
          </v:shape>
          <o:OLEObject Type="Embed" ProgID="Equation.DSMT4" ShapeID="_x0000_i1434" DrawAspect="Content" ObjectID="_1689669803" r:id="rId810"/>
        </w:object>
      </w:r>
      <w:r w:rsidRPr="00E80FF9">
        <w:rPr>
          <w:rFonts w:ascii="Chu Van An" w:hAnsi="Chu Van An" w:cs="Chu Van An"/>
          <w:szCs w:val="24"/>
        </w:rPr>
        <w:t xml:space="preserve">và </w:t>
      </w:r>
      <w:r w:rsidRPr="00E80FF9">
        <w:rPr>
          <w:position w:val="-12"/>
        </w:rPr>
        <w:object w:dxaOrig="200" w:dyaOrig="360" w14:anchorId="7E7C3D4B">
          <v:shape id="_x0000_i1435" type="#_x0000_t75" style="width:9.5pt;height:18.35pt" o:ole="">
            <v:imagedata r:id="rId811" o:title=""/>
          </v:shape>
          <o:OLEObject Type="Embed" ProgID="Equation.DSMT4" ShapeID="_x0000_i1435" DrawAspect="Content" ObjectID="_1689669804" r:id="rId812"/>
        </w:object>
      </w:r>
      <w:r w:rsidRPr="00E80FF9">
        <w:rPr>
          <w:rFonts w:ascii="Chu Van An" w:hAnsi="Chu Van An" w:cs="Chu Van An"/>
          <w:szCs w:val="24"/>
        </w:rPr>
        <w:t xml:space="preserve"> lần lượt thuộc 3 khoảng đôi một không giao nhau là </w:t>
      </w:r>
      <w:r w:rsidRPr="00E80FF9">
        <w:rPr>
          <w:position w:val="-14"/>
        </w:rPr>
        <w:object w:dxaOrig="1500" w:dyaOrig="400" w14:anchorId="7F486A1E">
          <v:shape id="_x0000_i1436" type="#_x0000_t75" style="width:74.7pt;height:20.4pt" o:ole="">
            <v:imagedata r:id="rId813" o:title=""/>
          </v:shape>
          <o:OLEObject Type="Embed" ProgID="Equation.DSMT4" ShapeID="_x0000_i1436" DrawAspect="Content" ObjectID="_1689669805" r:id="rId814"/>
        </w:object>
      </w:r>
      <w:r w:rsidRPr="00E80FF9">
        <w:rPr>
          <w:rFonts w:ascii="Chu Van An" w:hAnsi="Chu Van An" w:cs="Chu Van An"/>
          <w:szCs w:val="24"/>
        </w:rPr>
        <w:t xml:space="preserve"> và </w:t>
      </w:r>
      <w:r w:rsidRPr="00E80FF9">
        <w:rPr>
          <w:position w:val="-14"/>
        </w:rPr>
        <w:object w:dxaOrig="540" w:dyaOrig="400" w14:anchorId="181BF51D">
          <v:shape id="_x0000_i1437" type="#_x0000_t75" style="width:27.15pt;height:20.4pt" o:ole="">
            <v:imagedata r:id="rId815" o:title=""/>
          </v:shape>
          <o:OLEObject Type="Embed" ProgID="Equation.DSMT4" ShapeID="_x0000_i1437" DrawAspect="Content" ObjectID="_1689669806" r:id="rId816"/>
        </w:object>
      </w:r>
      <w:r w:rsidRPr="00E80FF9">
        <w:rPr>
          <w:rFonts w:ascii="Chu Van An" w:hAnsi="Chu Van An" w:cs="Chu Van An"/>
          <w:szCs w:val="24"/>
        </w:rPr>
        <w:t xml:space="preserve"> sao cho </w:t>
      </w:r>
      <w:r w:rsidRPr="00E80FF9">
        <w:rPr>
          <w:position w:val="-14"/>
        </w:rPr>
        <w:object w:dxaOrig="2500" w:dyaOrig="400" w14:anchorId="039728E3">
          <v:shape id="_x0000_i1438" type="#_x0000_t75" style="width:125pt;height:20.4pt" o:ole="">
            <v:imagedata r:id="rId817" o:title=""/>
          </v:shape>
          <o:OLEObject Type="Embed" ProgID="Equation.DSMT4" ShapeID="_x0000_i1438" DrawAspect="Content" ObjectID="_1689669807" r:id="rId818"/>
        </w:object>
      </w:r>
      <w:r w:rsidRPr="00E80FF9">
        <w:rPr>
          <w:rFonts w:ascii="Chu Van An" w:hAnsi="Chu Van An" w:cs="Chu Van An"/>
          <w:szCs w:val="24"/>
        </w:rPr>
        <w:t xml:space="preserve"> và do đây là phương trình bậc 3 nên </w:t>
      </w:r>
      <w:r w:rsidRPr="00E80FF9">
        <w:rPr>
          <w:position w:val="-14"/>
        </w:rPr>
        <w:object w:dxaOrig="880" w:dyaOrig="400" w14:anchorId="59084DA7">
          <v:shape id="_x0000_i1439" type="#_x0000_t75" style="width:43.45pt;height:20.4pt" o:ole="">
            <v:imagedata r:id="rId819" o:title=""/>
          </v:shape>
          <o:OLEObject Type="Embed" ProgID="Equation.DSMT4" ShapeID="_x0000_i1439" DrawAspect="Content" ObjectID="_1689669808" r:id="rId820"/>
        </w:object>
      </w:r>
      <w:r w:rsidRPr="00E80FF9">
        <w:rPr>
          <w:rFonts w:ascii="Chu Van An" w:hAnsi="Chu Van An" w:cs="Chu Van An"/>
          <w:szCs w:val="24"/>
        </w:rPr>
        <w:t xml:space="preserve"> có đúng 3 nghiệm phân biệt.</w:t>
      </w:r>
    </w:p>
    <w:p w14:paraId="48A4F5AB" w14:textId="77777777" w:rsidR="00815DA4" w:rsidRPr="00E80FF9" w:rsidRDefault="00815DA4" w:rsidP="00654FB6">
      <w:pPr>
        <w:pStyle w:val="ListParagraph"/>
        <w:spacing w:beforeLines="20" w:before="48" w:afterLines="20" w:after="48" w:line="288" w:lineRule="auto"/>
        <w:ind w:left="1134"/>
        <w:rPr>
          <w:rFonts w:ascii="Chu Van An" w:hAnsi="Chu Van An" w:cs="Chu Van An"/>
          <w:szCs w:val="24"/>
        </w:rPr>
      </w:pPr>
      <w:r w:rsidRPr="00E80FF9">
        <w:rPr>
          <w:rFonts w:ascii="Chu Van An" w:hAnsi="Chu Van An" w:cs="Chu Van An"/>
          <w:szCs w:val="24"/>
        </w:rPr>
        <w:t xml:space="preserve">Ứng với mỗi giá trị </w:t>
      </w:r>
      <w:r w:rsidRPr="00E80FF9">
        <w:rPr>
          <w:position w:val="-12"/>
          <w:szCs w:val="24"/>
        </w:rPr>
        <w:object w:dxaOrig="499" w:dyaOrig="360" w14:anchorId="2E97DA8F">
          <v:shape id="_x0000_i1440" type="#_x0000_t75" style="width:24.45pt;height:18.35pt" o:ole="">
            <v:imagedata r:id="rId809" o:title=""/>
          </v:shape>
          <o:OLEObject Type="Embed" ProgID="Equation.DSMT4" ShapeID="_x0000_i1440" DrawAspect="Content" ObjectID="_1689669809" r:id="rId821"/>
        </w:object>
      </w:r>
      <w:r w:rsidRPr="00E80FF9">
        <w:rPr>
          <w:rFonts w:ascii="Chu Van An" w:hAnsi="Chu Van An" w:cs="Chu Van An"/>
          <w:szCs w:val="24"/>
        </w:rPr>
        <w:t xml:space="preserve">và </w:t>
      </w:r>
      <w:r w:rsidRPr="00E80FF9">
        <w:rPr>
          <w:position w:val="-12"/>
          <w:szCs w:val="24"/>
        </w:rPr>
        <w:object w:dxaOrig="200" w:dyaOrig="360" w14:anchorId="12A86017">
          <v:shape id="_x0000_i1441" type="#_x0000_t75" style="width:9.5pt;height:18.35pt" o:ole="">
            <v:imagedata r:id="rId811" o:title=""/>
          </v:shape>
          <o:OLEObject Type="Embed" ProgID="Equation.DSMT4" ShapeID="_x0000_i1441" DrawAspect="Content" ObjectID="_1689669810" r:id="rId822"/>
        </w:object>
      </w:r>
      <w:r w:rsidRPr="00E80FF9">
        <w:rPr>
          <w:rFonts w:ascii="Chu Van An" w:hAnsi="Chu Van An" w:cs="Chu Van An"/>
          <w:szCs w:val="24"/>
        </w:rPr>
        <w:t xml:space="preserve"> ta tìm được duy nhất một giá trị </w:t>
      </w:r>
      <w:r w:rsidRPr="00E80FF9">
        <w:rPr>
          <w:position w:val="-6"/>
          <w:szCs w:val="24"/>
        </w:rPr>
        <w:object w:dxaOrig="200" w:dyaOrig="220" w14:anchorId="607B1869">
          <v:shape id="_x0000_i1442" type="#_x0000_t75" style="width:9.5pt;height:11.55pt" o:ole="">
            <v:imagedata r:id="rId823" o:title=""/>
          </v:shape>
          <o:OLEObject Type="Embed" ProgID="Equation.DSMT4" ShapeID="_x0000_i1442" DrawAspect="Content" ObjectID="_1689669811" r:id="rId824"/>
        </w:object>
      </w:r>
      <w:r w:rsidRPr="00E80FF9">
        <w:rPr>
          <w:rFonts w:ascii="Chu Van An" w:hAnsi="Chu Van An" w:cs="Chu Van An"/>
          <w:szCs w:val="24"/>
        </w:rPr>
        <w:t xml:space="preserve"> thỏa mãn </w:t>
      </w:r>
      <w:r w:rsidRPr="00E80FF9">
        <w:rPr>
          <w:position w:val="-6"/>
          <w:szCs w:val="24"/>
        </w:rPr>
        <w:object w:dxaOrig="859" w:dyaOrig="320" w14:anchorId="6D646DFA">
          <v:shape id="_x0000_i1443" type="#_x0000_t75" style="width:43.45pt;height:16.3pt" o:ole="">
            <v:imagedata r:id="rId825" o:title=""/>
          </v:shape>
          <o:OLEObject Type="Embed" ProgID="Equation.DSMT4" ShapeID="_x0000_i1443" DrawAspect="Content" ObjectID="_1689669812" r:id="rId826"/>
        </w:object>
      </w:r>
      <w:r w:rsidRPr="00E80FF9">
        <w:rPr>
          <w:rFonts w:ascii="Chu Van An" w:hAnsi="Chu Van An" w:cs="Chu Van An"/>
          <w:szCs w:val="24"/>
        </w:rPr>
        <w:t xml:space="preserve"> và hiển nhiên 3 giá trị này khác nhau nên PT ban đầu có đúng 3 nghiệm phân biệt.</w:t>
      </w:r>
    </w:p>
    <w:p w14:paraId="4AC85773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E80FF9">
        <w:rPr>
          <w:rFonts w:ascii="Chu Van An" w:hAnsi="Chu Van An" w:cs="Chu Van An"/>
          <w:color w:val="000000" w:themeColor="text1"/>
        </w:rPr>
        <w:t>Chứng minh rằng các phương trình sau luôn có nghiệm:</w:t>
      </w:r>
    </w:p>
    <w:p w14:paraId="02CFA3E2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 w:firstLine="720"/>
        <w:rPr>
          <w:color w:val="000000" w:themeColor="text1"/>
          <w:sz w:val="26"/>
          <w:szCs w:val="26"/>
        </w:rPr>
      </w:pPr>
      <w:r w:rsidRPr="00E80FF9">
        <w:rPr>
          <w:rFonts w:ascii="Chu Van An" w:hAnsi="Chu Van An" w:cs="Chu Van An"/>
          <w:color w:val="000000" w:themeColor="text1"/>
        </w:rPr>
        <w:t xml:space="preserve">a) </w:t>
      </w:r>
      <w:r w:rsidRPr="00E80FF9">
        <w:rPr>
          <w:rFonts w:ascii="Chu Van An" w:hAnsi="Chu Van An" w:cs="Chu Van An"/>
          <w:color w:val="000000" w:themeColor="text1"/>
          <w:position w:val="-6"/>
        </w:rPr>
        <w:object w:dxaOrig="1420" w:dyaOrig="320" w14:anchorId="57AF6C17">
          <v:shape id="_x0000_i1444" type="#_x0000_t75" style="width:70.65pt;height:16.3pt" o:ole="">
            <v:imagedata r:id="rId827" o:title=""/>
          </v:shape>
          <o:OLEObject Type="Embed" ProgID="Equation.DSMT4" ShapeID="_x0000_i1444" DrawAspect="Content" ObjectID="_1689669813" r:id="rId828"/>
        </w:object>
      </w:r>
      <w:r w:rsidRPr="00E80FF9">
        <w:rPr>
          <w:rFonts w:ascii="Chu Van An" w:hAnsi="Chu Van An" w:cs="Chu Van An"/>
          <w:color w:val="000000" w:themeColor="text1"/>
        </w:rPr>
        <w:t xml:space="preserve">  </w:t>
      </w:r>
      <w:r w:rsidRPr="00E80FF9">
        <w:rPr>
          <w:rFonts w:ascii="Chu Van An" w:hAnsi="Chu Van An" w:cs="Chu Van An"/>
          <w:color w:val="000000" w:themeColor="text1"/>
        </w:rPr>
        <w:tab/>
      </w:r>
      <w:r w:rsidRPr="00E80FF9">
        <w:rPr>
          <w:rFonts w:ascii="Chu Van An" w:hAnsi="Chu Van An" w:cs="Chu Van An"/>
          <w:color w:val="000000" w:themeColor="text1"/>
        </w:rPr>
        <w:tab/>
      </w:r>
      <w:r w:rsidRPr="00E80FF9">
        <w:rPr>
          <w:rFonts w:ascii="Chu Van An" w:hAnsi="Chu Van An" w:cs="Chu Van An"/>
          <w:color w:val="000000" w:themeColor="text1"/>
        </w:rPr>
        <w:tab/>
        <w:t xml:space="preserve">b) </w:t>
      </w:r>
      <w:r w:rsidRPr="00E80FF9">
        <w:rPr>
          <w:rFonts w:ascii="Chu Van An" w:hAnsi="Chu Van An" w:cs="Chu Van An"/>
          <w:color w:val="000000" w:themeColor="text1"/>
          <w:position w:val="-6"/>
        </w:rPr>
        <w:object w:dxaOrig="2260" w:dyaOrig="320" w14:anchorId="7FD2886A">
          <v:shape id="_x0000_i1445" type="#_x0000_t75" style="width:113.45pt;height:16.3pt" o:ole="">
            <v:imagedata r:id="rId829" o:title=""/>
          </v:shape>
          <o:OLEObject Type="Embed" ProgID="Equation.DSMT4" ShapeID="_x0000_i1445" DrawAspect="Content" ObjectID="_1689669814" r:id="rId830"/>
        </w:object>
      </w:r>
    </w:p>
    <w:p w14:paraId="1BFC882B" w14:textId="56D1E32B" w:rsidR="00815DA4" w:rsidRPr="00E80FF9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Cs w:val="24"/>
          <w:lang w:val="vi-VN"/>
        </w:rPr>
        <w:t>Lời giải</w:t>
      </w:r>
    </w:p>
    <w:p w14:paraId="4200A0A7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</w:rPr>
      </w:pPr>
      <w:r w:rsidRPr="00E80FF9">
        <w:rPr>
          <w:rFonts w:ascii="Chu Van An" w:hAnsi="Chu Van An" w:cs="Chu Van An"/>
          <w:b/>
          <w:bCs/>
          <w:color w:val="0000CC"/>
        </w:rPr>
        <w:t>a)</w:t>
      </w:r>
      <w:r w:rsidRPr="00E80FF9">
        <w:rPr>
          <w:rFonts w:ascii="Chu Van An" w:hAnsi="Chu Van An" w:cs="Chu Van An"/>
        </w:rPr>
        <w:t xml:space="preserve"> Xét </w:t>
      </w:r>
      <w:r w:rsidRPr="00E80FF9">
        <w:rPr>
          <w:rFonts w:ascii="Chu Van An" w:hAnsi="Chu Van An" w:cs="Chu Van An"/>
          <w:position w:val="-14"/>
        </w:rPr>
        <w:object w:dxaOrig="1860" w:dyaOrig="400" w14:anchorId="7D43DF9F">
          <v:shape id="_x0000_i1446" type="#_x0000_t75" style="width:93.05pt;height:20.4pt" o:ole="">
            <v:imagedata r:id="rId831" o:title=""/>
          </v:shape>
          <o:OLEObject Type="Embed" ProgID="Equation.DSMT4" ShapeID="_x0000_i1446" DrawAspect="Content" ObjectID="_1689669815" r:id="rId832"/>
        </w:object>
      </w:r>
    </w:p>
    <w:p w14:paraId="2D200800" w14:textId="77777777" w:rsidR="00815DA4" w:rsidRPr="00E80FF9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position w:val="-20"/>
        </w:rPr>
        <w:object w:dxaOrig="1840" w:dyaOrig="460" w14:anchorId="2FE6E0A2">
          <v:shape id="_x0000_i1447" type="#_x0000_t75" style="width:92.4pt;height:23.1pt" o:ole="">
            <v:imagedata r:id="rId833" o:title=""/>
          </v:shape>
          <o:OLEObject Type="Embed" ProgID="Equation.DSMT4" ShapeID="_x0000_i1447" DrawAspect="Content" ObjectID="_1689669816" r:id="rId834"/>
        </w:object>
      </w:r>
      <w:r w:rsidRPr="00E80FF9">
        <w:rPr>
          <w:rFonts w:ascii="Chu Van An" w:hAnsi="Chu Van An" w:cs="Chu Van An"/>
        </w:rPr>
        <w:t xml:space="preserve"> tồn tại một số </w:t>
      </w:r>
      <w:r w:rsidRPr="00E80FF9">
        <w:rPr>
          <w:position w:val="-12"/>
        </w:rPr>
        <w:object w:dxaOrig="620" w:dyaOrig="360" w14:anchorId="474462B8">
          <v:shape id="_x0000_i1448" type="#_x0000_t75" style="width:30.55pt;height:18.35pt" o:ole="">
            <v:imagedata r:id="rId835" o:title=""/>
          </v:shape>
          <o:OLEObject Type="Embed" ProgID="Equation.DSMT4" ShapeID="_x0000_i1448" DrawAspect="Content" ObjectID="_1689669817" r:id="rId836"/>
        </w:object>
      </w:r>
      <w:r w:rsidRPr="00E80FF9">
        <w:rPr>
          <w:rFonts w:ascii="Chu Van An" w:hAnsi="Chu Van An" w:cs="Chu Van An"/>
        </w:rPr>
        <w:t xml:space="preserve"> sao cho </w:t>
      </w:r>
      <w:r w:rsidRPr="00E80FF9">
        <w:rPr>
          <w:position w:val="-14"/>
        </w:rPr>
        <w:object w:dxaOrig="1040" w:dyaOrig="400" w14:anchorId="258C0BB4">
          <v:shape id="_x0000_i1449" type="#_x0000_t75" style="width:51.6pt;height:20.4pt" o:ole="">
            <v:imagedata r:id="rId837" o:title=""/>
          </v:shape>
          <o:OLEObject Type="Embed" ProgID="Equation.DSMT4" ShapeID="_x0000_i1449" DrawAspect="Content" ObjectID="_1689669818" r:id="rId838"/>
        </w:object>
      </w:r>
    </w:p>
    <w:p w14:paraId="40DFBFF7" w14:textId="77777777" w:rsidR="00815DA4" w:rsidRPr="00E80FF9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position w:val="-20"/>
        </w:rPr>
        <w:object w:dxaOrig="1840" w:dyaOrig="460" w14:anchorId="08A9D096">
          <v:shape id="_x0000_i1450" type="#_x0000_t75" style="width:92.4pt;height:23.1pt" o:ole="">
            <v:imagedata r:id="rId839" o:title=""/>
          </v:shape>
          <o:OLEObject Type="Embed" ProgID="Equation.DSMT4" ShapeID="_x0000_i1450" DrawAspect="Content" ObjectID="_1689669819" r:id="rId840"/>
        </w:object>
      </w:r>
      <w:r w:rsidRPr="00E80FF9">
        <w:rPr>
          <w:rFonts w:ascii="Chu Van An" w:hAnsi="Chu Van An" w:cs="Chu Van An"/>
        </w:rPr>
        <w:t xml:space="preserve"> tồn tại một số </w:t>
      </w:r>
      <w:r w:rsidRPr="00E80FF9">
        <w:rPr>
          <w:position w:val="-12"/>
        </w:rPr>
        <w:object w:dxaOrig="639" w:dyaOrig="360" w14:anchorId="75B3B5F3">
          <v:shape id="_x0000_i1451" type="#_x0000_t75" style="width:31.25pt;height:18.35pt" o:ole="">
            <v:imagedata r:id="rId841" o:title=""/>
          </v:shape>
          <o:OLEObject Type="Embed" ProgID="Equation.DSMT4" ShapeID="_x0000_i1451" DrawAspect="Content" ObjectID="_1689669820" r:id="rId842"/>
        </w:object>
      </w:r>
      <w:r w:rsidRPr="00E80FF9">
        <w:rPr>
          <w:rFonts w:ascii="Chu Van An" w:hAnsi="Chu Van An" w:cs="Chu Van An"/>
        </w:rPr>
        <w:t xml:space="preserve"> sao cho </w:t>
      </w:r>
      <w:r w:rsidRPr="00E80FF9">
        <w:rPr>
          <w:position w:val="-14"/>
        </w:rPr>
        <w:object w:dxaOrig="1080" w:dyaOrig="400" w14:anchorId="0A58129B">
          <v:shape id="_x0000_i1452" type="#_x0000_t75" style="width:54.35pt;height:20.4pt" o:ole="">
            <v:imagedata r:id="rId843" o:title=""/>
          </v:shape>
          <o:OLEObject Type="Embed" ProgID="Equation.DSMT4" ShapeID="_x0000_i1452" DrawAspect="Content" ObjectID="_1689669821" r:id="rId844"/>
        </w:object>
      </w:r>
    </w:p>
    <w:p w14:paraId="62D44A02" w14:textId="77777777" w:rsidR="00815DA4" w:rsidRPr="00E80FF9" w:rsidRDefault="00815DA4" w:rsidP="00C5479F">
      <w:pPr>
        <w:pStyle w:val="ListParagraph"/>
        <w:numPr>
          <w:ilvl w:val="0"/>
          <w:numId w:val="19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rFonts w:ascii="Chu Van An" w:hAnsi="Chu Van An" w:cs="Chu Van An"/>
        </w:rPr>
        <w:t xml:space="preserve">Từ đó </w:t>
      </w:r>
      <w:r w:rsidRPr="00E80FF9">
        <w:rPr>
          <w:position w:val="-14"/>
        </w:rPr>
        <w:object w:dxaOrig="1939" w:dyaOrig="400" w14:anchorId="6FCE8A5D">
          <v:shape id="_x0000_i1453" type="#_x0000_t75" style="width:96.45pt;height:20.4pt" o:ole="">
            <v:imagedata r:id="rId845" o:title=""/>
          </v:shape>
          <o:OLEObject Type="Embed" ProgID="Equation.DSMT4" ShapeID="_x0000_i1453" DrawAspect="Content" ObjectID="_1689669822" r:id="rId846"/>
        </w:object>
      </w:r>
      <w:r w:rsidRPr="00E80FF9">
        <w:rPr>
          <w:rFonts w:ascii="Chu Van An" w:hAnsi="Chu Van An" w:cs="Chu Van An"/>
        </w:rPr>
        <w:t xml:space="preserve"> luôn tồn tại một số </w:t>
      </w:r>
      <w:r w:rsidRPr="00E80FF9">
        <w:rPr>
          <w:position w:val="-14"/>
        </w:rPr>
        <w:object w:dxaOrig="2260" w:dyaOrig="400" w14:anchorId="619F0B9E">
          <v:shape id="_x0000_i1454" type="#_x0000_t75" style="width:113.45pt;height:20.4pt" o:ole="">
            <v:imagedata r:id="rId847" o:title=""/>
          </v:shape>
          <o:OLEObject Type="Embed" ProgID="Equation.DSMT4" ShapeID="_x0000_i1454" DrawAspect="Content" ObjectID="_1689669823" r:id="rId848"/>
        </w:object>
      </w:r>
      <w:r w:rsidRPr="00E80FF9">
        <w:rPr>
          <w:rFonts w:ascii="Chu Van An" w:hAnsi="Chu Van An" w:cs="Chu Van An"/>
        </w:rPr>
        <w:t xml:space="preserve"> nên phương trình </w:t>
      </w:r>
      <w:r w:rsidRPr="00E80FF9">
        <w:rPr>
          <w:position w:val="-6"/>
        </w:rPr>
        <w:object w:dxaOrig="1420" w:dyaOrig="320" w14:anchorId="2D8D93BA">
          <v:shape id="_x0000_i1455" type="#_x0000_t75" style="width:70.65pt;height:16.3pt" o:ole="">
            <v:imagedata r:id="rId849" o:title=""/>
          </v:shape>
          <o:OLEObject Type="Embed" ProgID="Equation.DSMT4" ShapeID="_x0000_i1455" DrawAspect="Content" ObjectID="_1689669824" r:id="rId850"/>
        </w:object>
      </w:r>
      <w:r w:rsidRPr="00E80FF9">
        <w:rPr>
          <w:rFonts w:ascii="Chu Van An" w:hAnsi="Chu Van An" w:cs="Chu Van An"/>
        </w:rPr>
        <w:t xml:space="preserve"> luôn có nghiệm.</w:t>
      </w:r>
    </w:p>
    <w:p w14:paraId="0528226B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</w:rPr>
        <w:t>b)</w:t>
      </w:r>
      <w:r w:rsidRPr="00E80FF9">
        <w:rPr>
          <w:rFonts w:ascii="Chu Van An" w:hAnsi="Chu Van An" w:cs="Chu Van An"/>
          <w:lang w:val="fr-FR"/>
        </w:rPr>
        <w:t xml:space="preserve"> Xét </w:t>
      </w:r>
      <w:r w:rsidRPr="00E80FF9">
        <w:rPr>
          <w:rFonts w:ascii="Chu Van An" w:hAnsi="Chu Van An" w:cs="Chu Van An"/>
          <w:position w:val="-14"/>
        </w:rPr>
        <w:object w:dxaOrig="2640" w:dyaOrig="400" w14:anchorId="2B690C8E">
          <v:shape id="_x0000_i1456" type="#_x0000_t75" style="width:131.75pt;height:20.4pt" o:ole="">
            <v:imagedata r:id="rId851" o:title=""/>
          </v:shape>
          <o:OLEObject Type="Embed" ProgID="Equation.DSMT4" ShapeID="_x0000_i1456" DrawAspect="Content" ObjectID="_1689669825" r:id="rId852"/>
        </w:object>
      </w:r>
      <w:r w:rsidRPr="00E80FF9">
        <w:rPr>
          <w:rFonts w:ascii="Chu Van An" w:hAnsi="Chu Van An" w:cs="Chu Van An"/>
          <w:lang w:val="fr-FR"/>
        </w:rPr>
        <w:t xml:space="preserve"> liên tục trên </w:t>
      </w:r>
      <w:r w:rsidRPr="00E80FF9">
        <w:rPr>
          <w:rFonts w:ascii="Chu Van An" w:hAnsi="Chu Van An" w:cs="Chu Van An"/>
          <w:position w:val="-4"/>
        </w:rPr>
        <w:object w:dxaOrig="240" w:dyaOrig="260" w14:anchorId="78137016">
          <v:shape id="_x0000_i1457" type="#_x0000_t75" style="width:12.25pt;height:13.6pt" o:ole="">
            <v:imagedata r:id="rId853" o:title=""/>
          </v:shape>
          <o:OLEObject Type="Embed" ProgID="Equation.DSMT4" ShapeID="_x0000_i1457" DrawAspect="Content" ObjectID="_1689669826" r:id="rId854"/>
        </w:object>
      </w:r>
    </w:p>
    <w:p w14:paraId="6FBD27BA" w14:textId="77777777" w:rsidR="00815DA4" w:rsidRPr="00E80FF9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lang w:val="fr-FR"/>
        </w:rPr>
        <w:t xml:space="preserve">Ta có: </w:t>
      </w:r>
      <w:r w:rsidRPr="00E80FF9">
        <w:rPr>
          <w:position w:val="-14"/>
        </w:rPr>
        <w:object w:dxaOrig="1520" w:dyaOrig="400" w14:anchorId="1CBFE74B">
          <v:shape id="_x0000_i1458" type="#_x0000_t75" style="width:76.1pt;height:20.4pt" o:ole="">
            <v:imagedata r:id="rId855" o:title=""/>
          </v:shape>
          <o:OLEObject Type="Embed" ProgID="Equation.DSMT4" ShapeID="_x0000_i1458" DrawAspect="Content" ObjectID="_1689669827" r:id="rId856"/>
        </w:object>
      </w:r>
    </w:p>
    <w:p w14:paraId="46AA0800" w14:textId="77777777" w:rsidR="00815DA4" w:rsidRPr="00E80FF9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E80FF9">
        <w:rPr>
          <w:position w:val="-20"/>
        </w:rPr>
        <w:object w:dxaOrig="1840" w:dyaOrig="460" w14:anchorId="0918DFEC">
          <v:shape id="_x0000_i1459" type="#_x0000_t75" style="width:92.4pt;height:23.1pt" o:ole="">
            <v:imagedata r:id="rId857" o:title=""/>
          </v:shape>
          <o:OLEObject Type="Embed" ProgID="Equation.DSMT4" ShapeID="_x0000_i1459" DrawAspect="Content" ObjectID="_1689669828" r:id="rId858"/>
        </w:object>
      </w:r>
      <w:r w:rsidRPr="00E80FF9">
        <w:rPr>
          <w:rFonts w:ascii="Chu Van An" w:hAnsi="Chu Van An" w:cs="Chu Van An"/>
          <w:lang w:val="fr-FR"/>
        </w:rPr>
        <w:t xml:space="preserve"> tồn tại một số </w:t>
      </w:r>
      <w:r w:rsidRPr="00E80FF9">
        <w:rPr>
          <w:position w:val="-6"/>
        </w:rPr>
        <w:object w:dxaOrig="560" w:dyaOrig="279" w14:anchorId="1A5312A4">
          <v:shape id="_x0000_i1460" type="#_x0000_t75" style="width:28.55pt;height:13.6pt" o:ole="">
            <v:imagedata r:id="rId859" o:title=""/>
          </v:shape>
          <o:OLEObject Type="Embed" ProgID="Equation.DSMT4" ShapeID="_x0000_i1460" DrawAspect="Content" ObjectID="_1689669829" r:id="rId860"/>
        </w:object>
      </w:r>
      <w:r w:rsidRPr="00E80FF9">
        <w:rPr>
          <w:rFonts w:ascii="Chu Van An" w:hAnsi="Chu Van An" w:cs="Chu Van An"/>
          <w:lang w:val="fr-FR"/>
        </w:rPr>
        <w:t xml:space="preserve"> sao cho </w:t>
      </w:r>
      <w:r w:rsidRPr="00E80FF9">
        <w:rPr>
          <w:position w:val="-14"/>
        </w:rPr>
        <w:object w:dxaOrig="940" w:dyaOrig="400" w14:anchorId="7FFED000">
          <v:shape id="_x0000_i1461" type="#_x0000_t75" style="width:47.55pt;height:20.4pt" o:ole="">
            <v:imagedata r:id="rId861" o:title=""/>
          </v:shape>
          <o:OLEObject Type="Embed" ProgID="Equation.DSMT4" ShapeID="_x0000_i1461" DrawAspect="Content" ObjectID="_1689669830" r:id="rId862"/>
        </w:object>
      </w:r>
      <w:r w:rsidRPr="00E80FF9">
        <w:rPr>
          <w:rFonts w:ascii="Chu Van An" w:hAnsi="Chu Van An" w:cs="Chu Van An"/>
          <w:lang w:val="fr-FR"/>
        </w:rPr>
        <w:t>.</w:t>
      </w:r>
    </w:p>
    <w:p w14:paraId="0401C48A" w14:textId="77777777" w:rsidR="00815DA4" w:rsidRPr="00E80FF9" w:rsidRDefault="00815DA4" w:rsidP="00C5479F">
      <w:pPr>
        <w:pStyle w:val="ListParagraph"/>
        <w:numPr>
          <w:ilvl w:val="0"/>
          <w:numId w:val="20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</w:rPr>
        <w:t xml:space="preserve">Từ đó </w:t>
      </w:r>
      <w:r w:rsidRPr="00E80FF9">
        <w:rPr>
          <w:position w:val="-6"/>
        </w:rPr>
        <w:object w:dxaOrig="1600" w:dyaOrig="320" w14:anchorId="6D7E9991">
          <v:shape id="_x0000_i1462" type="#_x0000_t75" style="width:80.15pt;height:16.3pt" o:ole="">
            <v:imagedata r:id="rId863" o:title=""/>
          </v:shape>
          <o:OLEObject Type="Embed" ProgID="Equation.DSMT4" ShapeID="_x0000_i1462" DrawAspect="Content" ObjectID="_1689669831" r:id="rId864"/>
        </w:object>
      </w:r>
      <w:r w:rsidRPr="00E80FF9">
        <w:rPr>
          <w:rFonts w:ascii="Chu Van An" w:hAnsi="Chu Van An" w:cs="Chu Van An"/>
          <w:lang w:val="fr-FR"/>
        </w:rPr>
        <w:t xml:space="preserve"> nên luôn tồn tại một số </w:t>
      </w:r>
      <w:r w:rsidRPr="00E80FF9">
        <w:rPr>
          <w:position w:val="-14"/>
        </w:rPr>
        <w:object w:dxaOrig="1020" w:dyaOrig="400" w14:anchorId="2CD63C66">
          <v:shape id="_x0000_i1463" type="#_x0000_t75" style="width:50.95pt;height:20.4pt" o:ole="">
            <v:imagedata r:id="rId865" o:title=""/>
          </v:shape>
          <o:OLEObject Type="Embed" ProgID="Equation.DSMT4" ShapeID="_x0000_i1463" DrawAspect="Content" ObjectID="_1689669832" r:id="rId866"/>
        </w:object>
      </w:r>
      <w:r w:rsidRPr="00E80FF9">
        <w:rPr>
          <w:rFonts w:ascii="Chu Van An" w:hAnsi="Chu Van An" w:cs="Chu Van An"/>
          <w:lang w:val="fr-FR"/>
        </w:rPr>
        <w:t xml:space="preserve"> thỏa mãn </w:t>
      </w:r>
      <w:r w:rsidRPr="00E80FF9">
        <w:rPr>
          <w:position w:val="-14"/>
        </w:rPr>
        <w:object w:dxaOrig="1020" w:dyaOrig="400" w14:anchorId="31D7DE1C">
          <v:shape id="_x0000_i1464" type="#_x0000_t75" style="width:50.95pt;height:20.4pt" o:ole="">
            <v:imagedata r:id="rId867" o:title=""/>
          </v:shape>
          <o:OLEObject Type="Embed" ProgID="Equation.DSMT4" ShapeID="_x0000_i1464" DrawAspect="Content" ObjectID="_1689669833" r:id="rId868"/>
        </w:object>
      </w:r>
      <w:r w:rsidRPr="00E80FF9">
        <w:rPr>
          <w:rFonts w:ascii="Chu Van An" w:hAnsi="Chu Van An" w:cs="Chu Van An"/>
          <w:lang w:val="fr-FR"/>
        </w:rPr>
        <w:t xml:space="preserve"> nên phương trình </w:t>
      </w:r>
      <w:r w:rsidRPr="00E80FF9">
        <w:rPr>
          <w:position w:val="-6"/>
        </w:rPr>
        <w:object w:dxaOrig="2260" w:dyaOrig="320" w14:anchorId="4170B5D5">
          <v:shape id="_x0000_i1465" type="#_x0000_t75" style="width:113.45pt;height:16.3pt" o:ole="">
            <v:imagedata r:id="rId829" o:title=""/>
          </v:shape>
          <o:OLEObject Type="Embed" ProgID="Equation.DSMT4" ShapeID="_x0000_i1465" DrawAspect="Content" ObjectID="_1689669834" r:id="rId869"/>
        </w:object>
      </w:r>
      <w:r w:rsidRPr="00E80FF9">
        <w:rPr>
          <w:rFonts w:ascii="Chu Van An" w:hAnsi="Chu Van An" w:cs="Chu Van An"/>
          <w:lang w:val="fr-FR"/>
        </w:rPr>
        <w:t xml:space="preserve"> luôn có nghiệm.</w:t>
      </w:r>
    </w:p>
    <w:p w14:paraId="554412E1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/>
        <w:rPr>
          <w:rFonts w:ascii="Chu Van An" w:hAnsi="Chu Van An" w:cs="Chu Van An"/>
          <w:color w:val="000000" w:themeColor="text1"/>
        </w:rPr>
      </w:pPr>
      <w:r w:rsidRPr="00E80FF9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E80FF9">
        <w:rPr>
          <w:rFonts w:ascii="Chu Van An" w:hAnsi="Chu Van An" w:cs="Chu Van An"/>
          <w:color w:val="000000" w:themeColor="text1"/>
        </w:rPr>
        <w:t>Chứng minh rằng các phương trình sau luôn có nghiệm với mọi giá trị của tham số:</w:t>
      </w:r>
    </w:p>
    <w:p w14:paraId="2F9533C8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88" w:lineRule="auto"/>
        <w:ind w:left="284" w:firstLine="567"/>
        <w:rPr>
          <w:rFonts w:ascii="Chu Van An" w:hAnsi="Chu Van An" w:cs="Chu Van An"/>
          <w:color w:val="000000" w:themeColor="text1"/>
        </w:rPr>
      </w:pPr>
      <w:r w:rsidRPr="00E80FF9">
        <w:rPr>
          <w:rFonts w:ascii="Chu Van An" w:hAnsi="Chu Van An" w:cs="Chu Van An"/>
          <w:color w:val="000000" w:themeColor="text1"/>
        </w:rPr>
        <w:t xml:space="preserve">a) </w:t>
      </w:r>
      <w:r w:rsidRPr="00E80FF9">
        <w:rPr>
          <w:rFonts w:ascii="Chu Van An" w:hAnsi="Chu Van An" w:cs="Chu Van An"/>
          <w:color w:val="000000" w:themeColor="text1"/>
          <w:position w:val="-16"/>
        </w:rPr>
        <w:object w:dxaOrig="2980" w:dyaOrig="460" w14:anchorId="4D7763C5">
          <v:shape id="_x0000_i1466" type="#_x0000_t75" style="width:149.45pt;height:23.1pt" o:ole="">
            <v:imagedata r:id="rId870" o:title=""/>
          </v:shape>
          <o:OLEObject Type="Embed" ProgID="Equation.DSMT4" ShapeID="_x0000_i1466" DrawAspect="Content" ObjectID="_1689669835" r:id="rId871"/>
        </w:object>
      </w:r>
      <w:r w:rsidRPr="00E80FF9">
        <w:rPr>
          <w:rFonts w:ascii="Chu Van An" w:hAnsi="Chu Van An" w:cs="Chu Van An"/>
          <w:color w:val="000000" w:themeColor="text1"/>
        </w:rPr>
        <w:t xml:space="preserve"> </w:t>
      </w:r>
      <w:r w:rsidRPr="00E80FF9">
        <w:rPr>
          <w:rFonts w:ascii="Chu Van An" w:hAnsi="Chu Van An" w:cs="Chu Van An"/>
          <w:color w:val="000000" w:themeColor="text1"/>
        </w:rPr>
        <w:tab/>
      </w:r>
    </w:p>
    <w:p w14:paraId="09F044AB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tabs>
          <w:tab w:val="left" w:pos="4815"/>
        </w:tabs>
        <w:spacing w:beforeLines="20" w:before="48" w:afterLines="20" w:after="48" w:line="288" w:lineRule="auto"/>
        <w:ind w:left="284" w:firstLine="567"/>
        <w:rPr>
          <w:rFonts w:ascii="Chu Van An" w:hAnsi="Chu Van An" w:cs="Chu Van An"/>
          <w:color w:val="000000" w:themeColor="text1"/>
        </w:rPr>
      </w:pPr>
      <w:r w:rsidRPr="00E80FF9">
        <w:rPr>
          <w:rFonts w:ascii="Chu Van An" w:hAnsi="Chu Van An" w:cs="Chu Van An"/>
          <w:color w:val="000000" w:themeColor="text1"/>
        </w:rPr>
        <w:t xml:space="preserve">b) </w:t>
      </w:r>
      <w:r w:rsidRPr="00E80FF9">
        <w:rPr>
          <w:rFonts w:ascii="Chu Van An" w:hAnsi="Chu Van An" w:cs="Chu Van An"/>
          <w:color w:val="000000" w:themeColor="text1"/>
          <w:position w:val="-6"/>
        </w:rPr>
        <w:object w:dxaOrig="1920" w:dyaOrig="279" w14:anchorId="783B653D">
          <v:shape id="_x0000_i1467" type="#_x0000_t75" style="width:95.75pt;height:13.6pt" o:ole="">
            <v:imagedata r:id="rId872" o:title=""/>
          </v:shape>
          <o:OLEObject Type="Embed" ProgID="Equation.DSMT4" ShapeID="_x0000_i1467" DrawAspect="Content" ObjectID="_1689669836" r:id="rId873"/>
        </w:object>
      </w:r>
      <w:r w:rsidRPr="00E80FF9">
        <w:rPr>
          <w:rFonts w:ascii="Chu Van An" w:hAnsi="Chu Van An" w:cs="Chu Van An"/>
          <w:color w:val="000000" w:themeColor="text1"/>
        </w:rPr>
        <w:t xml:space="preserve"> </w:t>
      </w:r>
    </w:p>
    <w:p w14:paraId="618712C2" w14:textId="77777777" w:rsidR="00815DA4" w:rsidRPr="00E80FF9" w:rsidRDefault="00815DA4" w:rsidP="004B1E1B">
      <w:pPr>
        <w:pBdr>
          <w:top w:val="single" w:sz="4" w:space="1" w:color="0000CC"/>
          <w:left w:val="single" w:sz="4" w:space="4" w:color="0000CC"/>
          <w:bottom w:val="single" w:sz="4" w:space="1" w:color="0000CC"/>
          <w:right w:val="single" w:sz="4" w:space="4" w:color="0000CC"/>
        </w:pBdr>
        <w:spacing w:beforeLines="20" w:before="48" w:afterLines="20" w:after="48" w:line="288" w:lineRule="auto"/>
        <w:ind w:left="284" w:firstLine="567"/>
        <w:rPr>
          <w:color w:val="000000" w:themeColor="text1"/>
          <w:sz w:val="26"/>
          <w:szCs w:val="26"/>
        </w:rPr>
      </w:pPr>
      <w:r w:rsidRPr="00E80FF9">
        <w:rPr>
          <w:rFonts w:ascii="Chu Van An" w:hAnsi="Chu Van An" w:cs="Chu Van An"/>
          <w:color w:val="000000" w:themeColor="text1"/>
        </w:rPr>
        <w:t xml:space="preserve">c) </w:t>
      </w:r>
      <w:r w:rsidRPr="00E80FF9">
        <w:rPr>
          <w:rFonts w:ascii="Chu Van An" w:hAnsi="Chu Van An" w:cs="Chu Van An"/>
          <w:color w:val="000000" w:themeColor="text1"/>
          <w:position w:val="-18"/>
        </w:rPr>
        <w:object w:dxaOrig="2820" w:dyaOrig="480" w14:anchorId="19A7CBD9">
          <v:shape id="_x0000_i1468" type="#_x0000_t75" style="width:141.3pt;height:23.75pt" o:ole="">
            <v:imagedata r:id="rId874" o:title=""/>
          </v:shape>
          <o:OLEObject Type="Embed" ProgID="Equation.DSMT4" ShapeID="_x0000_i1468" DrawAspect="Content" ObjectID="_1689669837" r:id="rId875"/>
        </w:object>
      </w:r>
    </w:p>
    <w:p w14:paraId="064699FC" w14:textId="4B7C9C4E" w:rsidR="00815DA4" w:rsidRPr="00E80FF9" w:rsidRDefault="007C7644" w:rsidP="00815DA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Cs w:val="24"/>
          <w:lang w:val="vi-VN"/>
        </w:rPr>
      </w:pPr>
      <w:r w:rsidRPr="00E80FF9">
        <w:rPr>
          <w:rFonts w:ascii="Chu Van An" w:hAnsi="Chu Van An" w:cs="Chu Van An"/>
          <w:b/>
          <w:bCs/>
          <w:color w:val="0000CC"/>
          <w:szCs w:val="24"/>
          <w:lang w:val="vi-VN"/>
        </w:rPr>
        <w:t>Lời giải</w:t>
      </w:r>
    </w:p>
    <w:p w14:paraId="5D8E1024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</w:rPr>
      </w:pPr>
      <w:r w:rsidRPr="00E80FF9">
        <w:rPr>
          <w:rFonts w:ascii="Chu Van An" w:hAnsi="Chu Van An" w:cs="Chu Van An"/>
          <w:b/>
          <w:bCs/>
          <w:color w:val="0000CC"/>
        </w:rPr>
        <w:t>a)</w:t>
      </w:r>
      <w:r w:rsidRPr="00E80FF9">
        <w:rPr>
          <w:rFonts w:ascii="Chu Van An" w:hAnsi="Chu Van An" w:cs="Chu Van An"/>
        </w:rPr>
        <w:t xml:space="preserve"> Xét </w:t>
      </w:r>
      <w:r w:rsidRPr="00E80FF9">
        <w:rPr>
          <w:rFonts w:ascii="Chu Van An" w:hAnsi="Chu Van An" w:cs="Chu Van An"/>
          <w:position w:val="-30"/>
        </w:rPr>
        <w:object w:dxaOrig="820" w:dyaOrig="720" w14:anchorId="57386FF9">
          <v:shape id="_x0000_i1469" type="#_x0000_t75" style="width:41.45pt;height:36pt" o:ole="">
            <v:imagedata r:id="rId876" o:title=""/>
          </v:shape>
          <o:OLEObject Type="Embed" ProgID="Equation.DSMT4" ShapeID="_x0000_i1469" DrawAspect="Content" ObjectID="_1689669838" r:id="rId877"/>
        </w:object>
      </w:r>
      <w:r w:rsidRPr="00E80FF9">
        <w:rPr>
          <w:rFonts w:ascii="Chu Van An" w:hAnsi="Chu Van An" w:cs="Chu Van An"/>
        </w:rPr>
        <w:t xml:space="preserve">. Phương trình có dạng </w:t>
      </w:r>
      <w:r w:rsidRPr="00E80FF9">
        <w:rPr>
          <w:rFonts w:ascii="Chu Van An" w:hAnsi="Chu Van An" w:cs="Chu Van An"/>
          <w:position w:val="-6"/>
        </w:rPr>
        <w:object w:dxaOrig="1300" w:dyaOrig="320" w14:anchorId="2B2C7967">
          <v:shape id="_x0000_i1470" type="#_x0000_t75" style="width:65.2pt;height:16.3pt" o:ole="">
            <v:imagedata r:id="rId878" o:title=""/>
          </v:shape>
          <o:OLEObject Type="Embed" ProgID="Equation.DSMT4" ShapeID="_x0000_i1470" DrawAspect="Content" ObjectID="_1689669839" r:id="rId879"/>
        </w:object>
      </w:r>
      <w:r w:rsidRPr="00E80FF9">
        <w:rPr>
          <w:rFonts w:ascii="Chu Van An" w:hAnsi="Chu Van An" w:cs="Chu Van An"/>
        </w:rPr>
        <w:t xml:space="preserve"> nên PT có nghiệm</w:t>
      </w:r>
    </w:p>
    <w:p w14:paraId="2E0E2CBD" w14:textId="77777777" w:rsidR="00815DA4" w:rsidRPr="00E80FF9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rFonts w:ascii="Chu Van An" w:hAnsi="Chu Van An" w:cs="Chu Van An"/>
        </w:rPr>
        <w:t xml:space="preserve">Với </w:t>
      </w:r>
      <w:r w:rsidRPr="00E80FF9">
        <w:rPr>
          <w:position w:val="-30"/>
        </w:rPr>
        <w:object w:dxaOrig="700" w:dyaOrig="720" w14:anchorId="643A2501">
          <v:shape id="_x0000_i1471" type="#_x0000_t75" style="width:35.3pt;height:36pt" o:ole="">
            <v:imagedata r:id="rId880" o:title=""/>
          </v:shape>
          <o:OLEObject Type="Embed" ProgID="Equation.DSMT4" ShapeID="_x0000_i1471" DrawAspect="Content" ObjectID="_1689669840" r:id="rId881"/>
        </w:object>
      </w:r>
      <w:r w:rsidRPr="00E80FF9">
        <w:rPr>
          <w:rFonts w:ascii="Chu Van An" w:hAnsi="Chu Van An" w:cs="Chu Van An"/>
        </w:rPr>
        <w:t xml:space="preserve"> giả sử </w:t>
      </w:r>
      <w:r w:rsidRPr="00E80FF9">
        <w:rPr>
          <w:position w:val="-16"/>
        </w:rPr>
        <w:object w:dxaOrig="3379" w:dyaOrig="460" w14:anchorId="25AA873C">
          <v:shape id="_x0000_i1472" type="#_x0000_t75" style="width:168.45pt;height:23.1pt" o:ole="">
            <v:imagedata r:id="rId882" o:title=""/>
          </v:shape>
          <o:OLEObject Type="Embed" ProgID="Equation.DSMT4" ShapeID="_x0000_i1472" DrawAspect="Content" ObjectID="_1689669841" r:id="rId883"/>
        </w:object>
      </w:r>
    </w:p>
    <w:p w14:paraId="70D72B92" w14:textId="77777777" w:rsidR="00815DA4" w:rsidRPr="00E80FF9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position w:val="-14"/>
        </w:rPr>
        <w:object w:dxaOrig="580" w:dyaOrig="400" w14:anchorId="1A12C38B">
          <v:shape id="_x0000_i1473" type="#_x0000_t75" style="width:28.55pt;height:20.4pt" o:ole="">
            <v:imagedata r:id="rId884" o:title=""/>
          </v:shape>
          <o:OLEObject Type="Embed" ProgID="Equation.DSMT4" ShapeID="_x0000_i1473" DrawAspect="Content" ObjectID="_1689669842" r:id="rId885"/>
        </w:object>
      </w:r>
      <w:r w:rsidRPr="00E80FF9">
        <w:rPr>
          <w:rFonts w:ascii="Chu Van An" w:hAnsi="Chu Van An" w:cs="Chu Van An"/>
        </w:rPr>
        <w:t xml:space="preserve"> liên tục trên R nên </w:t>
      </w:r>
      <w:r w:rsidRPr="00E80FF9">
        <w:rPr>
          <w:position w:val="-14"/>
        </w:rPr>
        <w:object w:dxaOrig="580" w:dyaOrig="400" w14:anchorId="5CE46E8E">
          <v:shape id="_x0000_i1474" type="#_x0000_t75" style="width:28.55pt;height:20.4pt" o:ole="">
            <v:imagedata r:id="rId886" o:title=""/>
          </v:shape>
          <o:OLEObject Type="Embed" ProgID="Equation.DSMT4" ShapeID="_x0000_i1474" DrawAspect="Content" ObjectID="_1689669843" r:id="rId887"/>
        </w:object>
      </w:r>
      <w:r w:rsidRPr="00E80FF9">
        <w:rPr>
          <w:rFonts w:ascii="Chu Van An" w:hAnsi="Chu Van An" w:cs="Chu Van An"/>
        </w:rPr>
        <w:t xml:space="preserve"> liên tục trên </w:t>
      </w:r>
      <w:r w:rsidRPr="00E80FF9">
        <w:rPr>
          <w:position w:val="-14"/>
        </w:rPr>
        <w:object w:dxaOrig="660" w:dyaOrig="400" w14:anchorId="42722D3B">
          <v:shape id="_x0000_i1475" type="#_x0000_t75" style="width:33.3pt;height:20.4pt" o:ole="">
            <v:imagedata r:id="rId888" o:title=""/>
          </v:shape>
          <o:OLEObject Type="Embed" ProgID="Equation.DSMT4" ShapeID="_x0000_i1475" DrawAspect="Content" ObjectID="_1689669844" r:id="rId889"/>
        </w:object>
      </w:r>
    </w:p>
    <w:p w14:paraId="09AF62E0" w14:textId="77777777" w:rsidR="00815DA4" w:rsidRPr="00E80FF9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rFonts w:ascii="Chu Van An" w:hAnsi="Chu Van An" w:cs="Chu Van An"/>
        </w:rPr>
        <w:t xml:space="preserve">Ta có </w:t>
      </w:r>
      <w:r w:rsidRPr="00E80FF9">
        <w:rPr>
          <w:position w:val="-14"/>
        </w:rPr>
        <w:object w:dxaOrig="5080" w:dyaOrig="400" w14:anchorId="313DFCA3">
          <v:shape id="_x0000_i1476" type="#_x0000_t75" style="width:254.05pt;height:20.4pt" o:ole="">
            <v:imagedata r:id="rId890" o:title=""/>
          </v:shape>
          <o:OLEObject Type="Embed" ProgID="Equation.DSMT4" ShapeID="_x0000_i1476" DrawAspect="Content" ObjectID="_1689669845" r:id="rId891"/>
        </w:object>
      </w:r>
    </w:p>
    <w:p w14:paraId="2870CEF8" w14:textId="77777777" w:rsidR="00815DA4" w:rsidRPr="00E80FF9" w:rsidRDefault="00815DA4" w:rsidP="00C5479F">
      <w:pPr>
        <w:pStyle w:val="ListParagraph"/>
        <w:numPr>
          <w:ilvl w:val="0"/>
          <w:numId w:val="21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rFonts w:ascii="Chu Van An" w:hAnsi="Chu Van An" w:cs="Chu Van An"/>
        </w:rPr>
        <w:lastRenderedPageBreak/>
        <w:t xml:space="preserve">Do đó PT luôn có nghiệm với mọi giá trị của tham số </w:t>
      </w:r>
      <w:r w:rsidRPr="00E80FF9">
        <w:rPr>
          <w:position w:val="-6"/>
        </w:rPr>
        <w:object w:dxaOrig="260" w:dyaOrig="220" w14:anchorId="3211C8A4">
          <v:shape id="_x0000_i1477" type="#_x0000_t75" style="width:13.6pt;height:11.55pt" o:ole="">
            <v:imagedata r:id="rId892" o:title=""/>
          </v:shape>
          <o:OLEObject Type="Embed" ProgID="Equation.DSMT4" ShapeID="_x0000_i1477" DrawAspect="Content" ObjectID="_1689669846" r:id="rId893"/>
        </w:object>
      </w:r>
    </w:p>
    <w:p w14:paraId="0AC0BE4A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</w:rPr>
        <w:t>b)</w:t>
      </w:r>
      <w:r w:rsidRPr="00E80FF9">
        <w:rPr>
          <w:rFonts w:ascii="Chu Van An" w:hAnsi="Chu Van An" w:cs="Chu Van An"/>
          <w:lang w:val="fr-FR"/>
        </w:rPr>
        <w:t xml:space="preserve"> Đặt </w:t>
      </w:r>
      <w:r w:rsidRPr="00E80FF9">
        <w:rPr>
          <w:rFonts w:ascii="Chu Van An" w:hAnsi="Chu Van An" w:cs="Chu Van An"/>
          <w:position w:val="-14"/>
        </w:rPr>
        <w:object w:dxaOrig="3159" w:dyaOrig="400" w14:anchorId="6F4B03BB">
          <v:shape id="_x0000_i1478" type="#_x0000_t75" style="width:157.6pt;height:20.4pt" o:ole="">
            <v:imagedata r:id="rId894" o:title=""/>
          </v:shape>
          <o:OLEObject Type="Embed" ProgID="Equation.DSMT4" ShapeID="_x0000_i1478" DrawAspect="Content" ObjectID="_1689669847" r:id="rId895"/>
        </w:object>
      </w:r>
      <w:r w:rsidRPr="00E80FF9">
        <w:rPr>
          <w:rFonts w:ascii="Chu Van An" w:hAnsi="Chu Van An" w:cs="Chu Van An"/>
          <w:lang w:val="fr-FR"/>
        </w:rPr>
        <w:t xml:space="preserve"> liên tục trên R</w:t>
      </w:r>
    </w:p>
    <w:p w14:paraId="1F50C738" w14:textId="77777777" w:rsidR="00815DA4" w:rsidRPr="00E80FF9" w:rsidRDefault="00815DA4" w:rsidP="00C5479F">
      <w:pPr>
        <w:pStyle w:val="ListParagraph"/>
        <w:numPr>
          <w:ilvl w:val="0"/>
          <w:numId w:val="22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lang w:val="fr-FR"/>
        </w:rPr>
        <w:t xml:space="preserve">Ta có </w:t>
      </w:r>
      <w:r w:rsidRPr="00E80FF9">
        <w:rPr>
          <w:position w:val="-28"/>
        </w:rPr>
        <w:object w:dxaOrig="5620" w:dyaOrig="680" w14:anchorId="2BDB1A11">
          <v:shape id="_x0000_i1479" type="#_x0000_t75" style="width:281.2pt;height:33.95pt" o:ole="">
            <v:imagedata r:id="rId896" o:title=""/>
          </v:shape>
          <o:OLEObject Type="Embed" ProgID="Equation.DSMT4" ShapeID="_x0000_i1479" DrawAspect="Content" ObjectID="_1689669848" r:id="rId897"/>
        </w:object>
      </w:r>
    </w:p>
    <w:p w14:paraId="78F77ADE" w14:textId="77777777" w:rsidR="00815DA4" w:rsidRPr="00E80FF9" w:rsidRDefault="00815DA4" w:rsidP="00C5479F">
      <w:pPr>
        <w:pStyle w:val="ListParagraph"/>
        <w:numPr>
          <w:ilvl w:val="0"/>
          <w:numId w:val="22"/>
        </w:numPr>
        <w:spacing w:beforeLines="20" w:before="48" w:afterLines="20" w:after="48" w:line="288" w:lineRule="auto"/>
        <w:rPr>
          <w:rFonts w:ascii="Chu Van An" w:hAnsi="Chu Van An" w:cs="Chu Van An"/>
        </w:rPr>
      </w:pPr>
      <w:r w:rsidRPr="00E80FF9">
        <w:rPr>
          <w:rFonts w:ascii="Chu Van An" w:hAnsi="Chu Van An" w:cs="Chu Van An"/>
        </w:rPr>
        <w:t xml:space="preserve">Do đó PT luôn có nghiệm với mọi giá trị của tham số </w:t>
      </w:r>
      <w:r w:rsidRPr="00E80FF9">
        <w:rPr>
          <w:position w:val="-6"/>
        </w:rPr>
        <w:object w:dxaOrig="260" w:dyaOrig="220" w14:anchorId="0F83BED8">
          <v:shape id="_x0000_i1480" type="#_x0000_t75" style="width:13.6pt;height:11.55pt" o:ole="">
            <v:imagedata r:id="rId892" o:title=""/>
          </v:shape>
          <o:OLEObject Type="Embed" ProgID="Equation.DSMT4" ShapeID="_x0000_i1480" DrawAspect="Content" ObjectID="_1689669849" r:id="rId898"/>
        </w:object>
      </w:r>
    </w:p>
    <w:p w14:paraId="49319A72" w14:textId="77777777" w:rsidR="00815DA4" w:rsidRPr="00E80FF9" w:rsidRDefault="00815DA4" w:rsidP="00815DA4">
      <w:pPr>
        <w:spacing w:beforeLines="20" w:before="48" w:afterLines="20" w:after="48" w:line="288" w:lineRule="auto"/>
        <w:ind w:firstLine="567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b/>
          <w:bCs/>
          <w:color w:val="0000CC"/>
        </w:rPr>
        <w:t>c)</w:t>
      </w:r>
      <w:r w:rsidRPr="00E80FF9">
        <w:rPr>
          <w:rFonts w:ascii="Chu Van An" w:hAnsi="Chu Van An" w:cs="Chu Van An"/>
          <w:color w:val="0000CC"/>
          <w:lang w:val="fr-FR"/>
        </w:rPr>
        <w:t xml:space="preserve"> </w:t>
      </w:r>
      <w:r w:rsidRPr="00E80FF9">
        <w:rPr>
          <w:rFonts w:ascii="Chu Van An" w:hAnsi="Chu Van An" w:cs="Chu Van An"/>
          <w:lang w:val="fr-FR"/>
        </w:rPr>
        <w:t xml:space="preserve">Đặt </w:t>
      </w:r>
      <w:r w:rsidRPr="00E80FF9">
        <w:rPr>
          <w:rFonts w:ascii="Chu Van An" w:hAnsi="Chu Van An" w:cs="Chu Van An"/>
          <w:position w:val="-18"/>
        </w:rPr>
        <w:object w:dxaOrig="4380" w:dyaOrig="480" w14:anchorId="4C3D0E94">
          <v:shape id="_x0000_i1481" type="#_x0000_t75" style="width:218.7pt;height:23.75pt" o:ole="">
            <v:imagedata r:id="rId899" o:title=""/>
          </v:shape>
          <o:OLEObject Type="Embed" ProgID="Equation.DSMT4" ShapeID="_x0000_i1481" DrawAspect="Content" ObjectID="_1689669850" r:id="rId900"/>
        </w:object>
      </w:r>
      <w:r w:rsidRPr="00E80FF9">
        <w:rPr>
          <w:rFonts w:ascii="Chu Van An" w:hAnsi="Chu Van An" w:cs="Chu Van An"/>
          <w:lang w:val="fr-FR"/>
        </w:rPr>
        <w:t xml:space="preserve"> liên tục trên R</w:t>
      </w:r>
    </w:p>
    <w:p w14:paraId="0EFEF4BD" w14:textId="77777777" w:rsidR="00815DA4" w:rsidRPr="00E80FF9" w:rsidRDefault="00815DA4" w:rsidP="00C5479F">
      <w:pPr>
        <w:pStyle w:val="ListParagraph"/>
        <w:numPr>
          <w:ilvl w:val="0"/>
          <w:numId w:val="23"/>
        </w:numPr>
        <w:spacing w:beforeLines="20" w:before="48" w:afterLines="20" w:after="48" w:line="288" w:lineRule="auto"/>
        <w:rPr>
          <w:rFonts w:ascii="Chu Van An" w:hAnsi="Chu Van An" w:cs="Chu Van An"/>
          <w:lang w:val="fr-FR"/>
        </w:rPr>
      </w:pPr>
      <w:r w:rsidRPr="00E80FF9">
        <w:rPr>
          <w:rFonts w:ascii="Chu Van An" w:hAnsi="Chu Van An" w:cs="Chu Van An"/>
          <w:lang w:val="fr-FR"/>
        </w:rPr>
        <w:t xml:space="preserve">Ta có </w:t>
      </w:r>
      <w:r w:rsidRPr="00E80FF9">
        <w:rPr>
          <w:position w:val="-28"/>
        </w:rPr>
        <w:object w:dxaOrig="6160" w:dyaOrig="680" w14:anchorId="5D6520C0">
          <v:shape id="_x0000_i1482" type="#_x0000_t75" style="width:308.4pt;height:33.95pt" o:ole="">
            <v:imagedata r:id="rId901" o:title=""/>
          </v:shape>
          <o:OLEObject Type="Embed" ProgID="Equation.DSMT4" ShapeID="_x0000_i1482" DrawAspect="Content" ObjectID="_1689669851" r:id="rId902"/>
        </w:object>
      </w:r>
    </w:p>
    <w:p w14:paraId="68027D2D" w14:textId="01C756C0" w:rsidR="00815DA4" w:rsidRPr="00E80FF9" w:rsidRDefault="00815DA4" w:rsidP="00C5479F">
      <w:pPr>
        <w:pStyle w:val="ListParagraph"/>
        <w:numPr>
          <w:ilvl w:val="0"/>
          <w:numId w:val="23"/>
        </w:numPr>
        <w:spacing w:beforeLines="20" w:before="48" w:afterLines="20" w:after="48" w:line="288" w:lineRule="auto"/>
        <w:rPr>
          <w:position w:val="-6"/>
        </w:rPr>
      </w:pPr>
      <w:r w:rsidRPr="00E80FF9">
        <w:rPr>
          <w:rFonts w:ascii="Chu Van An" w:hAnsi="Chu Van An" w:cs="Chu Van An"/>
          <w:lang w:val="fr-FR"/>
        </w:rPr>
        <w:t xml:space="preserve">Do đó PT luôn có nghiệm với mọi giá trị của tham số </w:t>
      </w:r>
      <w:r w:rsidRPr="00E80FF9">
        <w:rPr>
          <w:position w:val="-6"/>
        </w:rPr>
        <w:object w:dxaOrig="260" w:dyaOrig="220" w14:anchorId="0BA64F8D">
          <v:shape id="_x0000_i1483" type="#_x0000_t75" style="width:13.6pt;height:11.55pt" o:ole="">
            <v:imagedata r:id="rId892" o:title=""/>
          </v:shape>
          <o:OLEObject Type="Embed" ProgID="Equation.DSMT4" ShapeID="_x0000_i1483" DrawAspect="Content" ObjectID="_1689669852" r:id="rId903"/>
        </w:object>
      </w:r>
    </w:p>
    <w:p w14:paraId="2652763C" w14:textId="3792D864" w:rsidR="00775A4B" w:rsidRPr="00E80FF9" w:rsidRDefault="00775A4B" w:rsidP="004C4F30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80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807"/>
        <w:gridCol w:w="5000"/>
      </w:tblGrid>
      <w:tr w:rsidR="00E80FF9" w:rsidRPr="00E80FF9" w14:paraId="094AED67" w14:textId="77777777" w:rsidTr="00AD55FC">
        <w:tc>
          <w:tcPr>
            <w:tcW w:w="5807" w:type="dxa"/>
            <w:shd w:val="clear" w:color="auto" w:fill="auto"/>
          </w:tcPr>
          <w:p w14:paraId="14F6FA01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435" w:dyaOrig="360" w14:anchorId="4761B431">
                <v:shape id="_x0000_i1484" type="#_x0000_t75" style="width:171.85pt;height:18.35pt" o:ole="">
                  <v:imagedata r:id="rId904" o:title=""/>
                </v:shape>
                <o:OLEObject Type="Embed" ProgID="Equation.DSMT4" ShapeID="_x0000_i1484" DrawAspect="Content" ObjectID="_1689669853" r:id="rId905"/>
              </w:object>
            </w:r>
            <w:r w:rsidRPr="00E80FF9">
              <w:rPr>
                <w:rFonts w:ascii="Chu Van An" w:hAnsi="Chu Van An" w:cs="Chu Van An"/>
              </w:rPr>
              <w:t>có ít nhất bao nhiêu nghiệm?</w:t>
            </w:r>
          </w:p>
          <w:p w14:paraId="61E1A2B2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80FF9">
              <w:rPr>
                <w:rFonts w:ascii="Chu Van An" w:hAnsi="Chu Van An" w:cs="Chu Van A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" w:dyaOrig="285" w14:anchorId="0A4AA262">
                <v:shape id="_x0000_i1485" type="#_x0000_t75" style="width:7.45pt;height:14.25pt" o:ole="">
                  <v:imagedata r:id="rId906" o:title=""/>
                </v:shape>
                <o:OLEObject Type="Embed" ProgID="Equation.DSMT4" ShapeID="_x0000_i1485" DrawAspect="Content" ObjectID="_1689669854" r:id="rId907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C443043">
                <v:shape id="_x0000_i1486" type="#_x0000_t75" style="width:14.25pt;height:14.25pt" o:ole="">
                  <v:imagedata r:id="rId908" o:title=""/>
                </v:shape>
                <o:OLEObject Type="Embed" ProgID="Equation.DSMT4" ShapeID="_x0000_i1486" DrawAspect="Content" ObjectID="_1689669855" r:id="rId909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EFC700E">
                <v:shape id="_x0000_i1487" type="#_x0000_t75" style="width:14.25pt;height:14.25pt" o:ole="">
                  <v:imagedata r:id="rId910" o:title=""/>
                </v:shape>
                <o:OLEObject Type="Embed" ProgID="Equation.DSMT4" ShapeID="_x0000_i1487" DrawAspect="Content" ObjectID="_1689669856" r:id="rId911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5638A5A">
                <v:shape id="_x0000_i1488" type="#_x0000_t75" style="width:14.25pt;height:14.25pt" o:ole="">
                  <v:imagedata r:id="rId912" o:title=""/>
                </v:shape>
                <o:OLEObject Type="Embed" ProgID="Equation.DSMT4" ShapeID="_x0000_i1488" DrawAspect="Content" ObjectID="_1689669857" r:id="rId913"/>
              </w:object>
            </w:r>
          </w:p>
          <w:p w14:paraId="282B788F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26BCBD06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1AC561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6E7735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E00C77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42DE1597" w14:textId="77777777" w:rsidTr="00AD55FC">
        <w:tc>
          <w:tcPr>
            <w:tcW w:w="5807" w:type="dxa"/>
            <w:shd w:val="clear" w:color="auto" w:fill="auto"/>
          </w:tcPr>
          <w:p w14:paraId="1A82366D" w14:textId="77777777" w:rsidR="00AD55FC" w:rsidRPr="00E80FF9" w:rsidRDefault="00AD55FC" w:rsidP="00C82C5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2:</w:t>
            </w:r>
            <w:r w:rsidRPr="00E80FF9">
              <w:rPr>
                <w:rFonts w:ascii="Chu Van An" w:hAnsi="Chu Van An" w:cs="Chu Van An"/>
              </w:rPr>
              <w:t xml:space="preserve">Xét phương trình sau trên tập số thực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1575" w:dyaOrig="405" w14:anchorId="56BF5A30">
                <v:shape id="_x0000_i1489" type="#_x0000_t75" style="width:78.8pt;height:20.4pt" o:ole="">
                  <v:imagedata r:id="rId914" o:title=""/>
                </v:shape>
                <o:OLEObject Type="Embed" ProgID="Equation.DSMT4" ShapeID="_x0000_i1489" DrawAspect="Content" ObjectID="_1689669858" r:id="rId915"/>
              </w:object>
            </w:r>
            <w:r w:rsidRPr="00E80FF9">
              <w:rPr>
                <w:rFonts w:ascii="Chu Van An" w:hAnsi="Chu Van An" w:cs="Chu Van An"/>
              </w:rPr>
              <w:t>. Chọn khẳng định đúng trong các khẳng định dưới đây.</w:t>
            </w:r>
          </w:p>
          <w:p w14:paraId="106EBB4F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05F3C5D2">
                <v:shape id="_x0000_i1490" type="#_x0000_t75" style="width:17pt;height:20.4pt" o:ole="">
                  <v:imagedata r:id="rId916" o:title=""/>
                </v:shape>
                <o:OLEObject Type="Embed" ProgID="Equation.DSMT4" ShapeID="_x0000_i1490" DrawAspect="Content" ObjectID="_1689669859" r:id="rId917"/>
              </w:object>
            </w:r>
            <w:r w:rsidRPr="00E80FF9">
              <w:rPr>
                <w:rFonts w:ascii="Chu Van An" w:hAnsi="Chu Van An" w:cs="Chu Van An"/>
              </w:rPr>
              <w:t xml:space="preserve">chỉ có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3F8CFB8">
                <v:shape id="_x0000_i1491" type="#_x0000_t75" style="width:27.85pt;height:14.25pt" o:ole="">
                  <v:imagedata r:id="rId918" o:title=""/>
                </v:shape>
                <o:OLEObject Type="Embed" ProgID="Equation.DSMT4" ShapeID="_x0000_i1491" DrawAspect="Content" ObjectID="_1689669860" r:id="rId919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031472A9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2B45BC28">
                <v:shape id="_x0000_i1492" type="#_x0000_t75" style="width:17pt;height:20.4pt" o:ole="">
                  <v:imagedata r:id="rId920" o:title=""/>
                </v:shape>
                <o:OLEObject Type="Embed" ProgID="Equation.DSMT4" ShapeID="_x0000_i1492" DrawAspect="Content" ObjectID="_1689669861" r:id="rId921"/>
              </w:object>
            </w:r>
            <w:r w:rsidRPr="00E80FF9">
              <w:rPr>
                <w:rFonts w:ascii="Chu Van An" w:hAnsi="Chu Van An" w:cs="Chu Van An"/>
              </w:rPr>
              <w:t xml:space="preserve">chỉ có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D501D2E">
                <v:shape id="_x0000_i1493" type="#_x0000_t75" style="width:27.85pt;height:14.25pt" o:ole="">
                  <v:imagedata r:id="rId922" o:title=""/>
                </v:shape>
                <o:OLEObject Type="Embed" ProgID="Equation.DSMT4" ShapeID="_x0000_i1493" DrawAspect="Content" ObjectID="_1689669862" r:id="rId923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427F7045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757C2E99">
                <v:shape id="_x0000_i1494" type="#_x0000_t75" style="width:17pt;height:20.4pt" o:ole="">
                  <v:imagedata r:id="rId924" o:title=""/>
                </v:shape>
                <o:OLEObject Type="Embed" ProgID="Equation.DSMT4" ShapeID="_x0000_i1494" DrawAspect="Content" ObjectID="_1689669863" r:id="rId925"/>
              </w:object>
            </w:r>
            <w:r w:rsidRPr="00E80FF9">
              <w:rPr>
                <w:rFonts w:ascii="Chu Van An" w:hAnsi="Chu Van An" w:cs="Chu Van An"/>
              </w:rPr>
              <w:t xml:space="preserve">vô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81488F6">
                <v:shape id="_x0000_i1495" type="#_x0000_t75" style="width:27.85pt;height:14.25pt" o:ole="">
                  <v:imagedata r:id="rId926" o:title=""/>
                </v:shape>
                <o:OLEObject Type="Embed" ProgID="Equation.DSMT4" ShapeID="_x0000_i1495" DrawAspect="Content" ObjectID="_1689669864" r:id="rId927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2E02EDB9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06D71612">
                <v:shape id="_x0000_i1496" type="#_x0000_t75" style="width:17pt;height:20.4pt" o:ole="">
                  <v:imagedata r:id="rId928" o:title=""/>
                </v:shape>
                <o:OLEObject Type="Embed" ProgID="Equation.DSMT4" ShapeID="_x0000_i1496" DrawAspect="Content" ObjectID="_1689669865" r:id="rId929"/>
              </w:object>
            </w:r>
            <w:r w:rsidRPr="00E80FF9">
              <w:rPr>
                <w:rFonts w:ascii="Chu Van An" w:hAnsi="Chu Van An" w:cs="Chu Van An"/>
              </w:rPr>
              <w:t xml:space="preserve">có nghiệm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85" w14:anchorId="047655B5">
                <v:shape id="_x0000_i1497" type="#_x0000_t75" style="width:38.7pt;height:14.25pt" o:ole="">
                  <v:imagedata r:id="rId930" o:title=""/>
                </v:shape>
                <o:OLEObject Type="Embed" ProgID="Equation.DSMT4" ShapeID="_x0000_i1497" DrawAspect="Content" ObjectID="_1689669866" r:id="rId931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416696D7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17B59EA2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D936F3D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1F4E75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118312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443760BC" w14:textId="77777777" w:rsidTr="00AD55FC">
        <w:tc>
          <w:tcPr>
            <w:tcW w:w="5807" w:type="dxa"/>
            <w:shd w:val="clear" w:color="auto" w:fill="auto"/>
          </w:tcPr>
          <w:p w14:paraId="5CEF29B4" w14:textId="77777777" w:rsidR="00AD55FC" w:rsidRPr="00E80FF9" w:rsidRDefault="00AD55FC" w:rsidP="00C82C5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E80FF9">
              <w:rPr>
                <w:rFonts w:ascii="Chu Van An" w:hAnsi="Chu Van An" w:cs="Chu Van An"/>
                <w:color w:val="0D0D0D"/>
              </w:rPr>
              <w:t xml:space="preserve">Cho phương trình </w:t>
            </w:r>
            <w:r w:rsidRPr="00E80FF9">
              <w:rPr>
                <w:rFonts w:ascii="Chu Van An" w:eastAsia="Times New Roman" w:hAnsi="Chu Van An" w:cs="Chu Van An"/>
                <w:position w:val="-24"/>
              </w:rPr>
              <w:object w:dxaOrig="3825" w:dyaOrig="615" w14:anchorId="4AC2B7D3">
                <v:shape id="_x0000_i1498" type="#_x0000_t75" style="width:191.55pt;height:30.55pt" o:ole="">
                  <v:imagedata r:id="rId932" o:title=""/>
                </v:shape>
                <o:OLEObject Type="Embed" ProgID="Equation.DSMT4" ShapeID="_x0000_i1498" DrawAspect="Content" ObjectID="_1689669867" r:id="rId933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>. Khẳng định nào sau đây đúng?</w:t>
            </w:r>
          </w:p>
          <w:p w14:paraId="5E1FD527" w14:textId="77777777" w:rsidR="00AD55FC" w:rsidRPr="00E80FF9" w:rsidRDefault="00AD55FC" w:rsidP="00C82C5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</w:rPr>
              <w:object w:dxaOrig="960" w:dyaOrig="405" w14:anchorId="2B1306E6">
                <v:shape id="_x0000_i1499" type="#_x0000_t75" style="width:48.25pt;height:20.4pt" o:ole="">
                  <v:imagedata r:id="rId934" o:title=""/>
                </v:shape>
                <o:OLEObject Type="Embed" ProgID="Equation.DSMT4" ShapeID="_x0000_i1499" DrawAspect="Content" ObjectID="_1689669868" r:id="rId935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 xml:space="preserve"> có hai nghiệm dương phân biệt với mọi </w:t>
            </w:r>
            <w:r w:rsidRPr="00E80FF9">
              <w:rPr>
                <w:rFonts w:ascii="Chu Van An" w:eastAsia="Times New Roman" w:hAnsi="Chu Van An" w:cs="Chu Van An"/>
                <w:position w:val="-6"/>
              </w:rPr>
              <w:object w:dxaOrig="690" w:dyaOrig="285" w14:anchorId="13FC78F4">
                <v:shape id="_x0000_i1500" type="#_x0000_t75" style="width:34.65pt;height:14.25pt" o:ole="">
                  <v:imagedata r:id="rId936" o:title=""/>
                </v:shape>
                <o:OLEObject Type="Embed" ProgID="Equation.DSMT4" ShapeID="_x0000_i1500" DrawAspect="Content" ObjectID="_1689669869" r:id="rId937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>.</w:t>
            </w:r>
          </w:p>
          <w:p w14:paraId="06410F31" w14:textId="77777777" w:rsidR="00AD55FC" w:rsidRPr="00E80FF9" w:rsidRDefault="00AD55FC" w:rsidP="00C82C5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</w:rPr>
              <w:object w:dxaOrig="960" w:dyaOrig="405" w14:anchorId="57B8E27C">
                <v:shape id="_x0000_i1501" type="#_x0000_t75" style="width:48.25pt;height:20.4pt" o:ole="">
                  <v:imagedata r:id="rId938" o:title=""/>
                </v:shape>
                <o:OLEObject Type="Embed" ProgID="Equation.DSMT4" ShapeID="_x0000_i1501" DrawAspect="Content" ObjectID="_1689669870" r:id="rId939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 xml:space="preserve"> có đúng 1 nghiệm với mọi </w:t>
            </w:r>
            <w:r w:rsidRPr="00E80FF9">
              <w:rPr>
                <w:rFonts w:ascii="Chu Van An" w:eastAsia="Times New Roman" w:hAnsi="Chu Van An" w:cs="Chu Van An"/>
                <w:position w:val="-6"/>
              </w:rPr>
              <w:object w:dxaOrig="690" w:dyaOrig="285" w14:anchorId="6AD59193">
                <v:shape id="_x0000_i1502" type="#_x0000_t75" style="width:34.65pt;height:14.25pt" o:ole="">
                  <v:imagedata r:id="rId940" o:title=""/>
                </v:shape>
                <o:OLEObject Type="Embed" ProgID="Equation.DSMT4" ShapeID="_x0000_i1502" DrawAspect="Content" ObjectID="_1689669871" r:id="rId941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>.</w:t>
            </w:r>
          </w:p>
          <w:p w14:paraId="08F06BFF" w14:textId="77777777" w:rsidR="00AD55FC" w:rsidRPr="00E80FF9" w:rsidRDefault="00AD55FC" w:rsidP="00C82C5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</w:rPr>
              <w:object w:dxaOrig="960" w:dyaOrig="405" w14:anchorId="1E3EAF23">
                <v:shape id="_x0000_i1503" type="#_x0000_t75" style="width:48.25pt;height:20.4pt" o:ole="">
                  <v:imagedata r:id="rId942" o:title=""/>
                </v:shape>
                <o:OLEObject Type="Embed" ProgID="Equation.DSMT4" ShapeID="_x0000_i1503" DrawAspect="Content" ObjectID="_1689669872" r:id="rId943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 xml:space="preserve"> có hai nghiệm âm phân biệt với mọi </w:t>
            </w:r>
            <w:r w:rsidRPr="00E80FF9">
              <w:rPr>
                <w:rFonts w:ascii="Chu Van An" w:eastAsia="Times New Roman" w:hAnsi="Chu Van An" w:cs="Chu Van An"/>
                <w:position w:val="-6"/>
              </w:rPr>
              <w:object w:dxaOrig="690" w:dyaOrig="285" w14:anchorId="65D19992">
                <v:shape id="_x0000_i1504" type="#_x0000_t75" style="width:34.65pt;height:14.25pt" o:ole="">
                  <v:imagedata r:id="rId944" o:title=""/>
                </v:shape>
                <o:OLEObject Type="Embed" ProgID="Equation.DSMT4" ShapeID="_x0000_i1504" DrawAspect="Content" ObjectID="_1689669873" r:id="rId945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>.</w:t>
            </w:r>
          </w:p>
          <w:p w14:paraId="0A6BDB06" w14:textId="77777777" w:rsidR="00AD55FC" w:rsidRPr="00E80FF9" w:rsidRDefault="00AD55FC" w:rsidP="00C82C5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</w:rPr>
              <w:object w:dxaOrig="960" w:dyaOrig="405" w14:anchorId="34FD574C">
                <v:shape id="_x0000_i1505" type="#_x0000_t75" style="width:48.25pt;height:20.4pt" o:ole="">
                  <v:imagedata r:id="rId946" o:title=""/>
                </v:shape>
                <o:OLEObject Type="Embed" ProgID="Equation.DSMT4" ShapeID="_x0000_i1505" DrawAspect="Content" ObjectID="_1689669874" r:id="rId947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 xml:space="preserve"> vô nghiệm với mọi </w:t>
            </w:r>
            <w:r w:rsidRPr="00E80FF9">
              <w:rPr>
                <w:rFonts w:ascii="Chu Van An" w:eastAsia="Times New Roman" w:hAnsi="Chu Van An" w:cs="Chu Van An"/>
                <w:position w:val="-6"/>
              </w:rPr>
              <w:object w:dxaOrig="690" w:dyaOrig="285" w14:anchorId="760ACF9B">
                <v:shape id="_x0000_i1506" type="#_x0000_t75" style="width:34.65pt;height:14.25pt" o:ole="">
                  <v:imagedata r:id="rId948" o:title=""/>
                </v:shape>
                <o:OLEObject Type="Embed" ProgID="Equation.DSMT4" ShapeID="_x0000_i1506" DrawAspect="Content" ObjectID="_1689669875" r:id="rId949"/>
              </w:object>
            </w:r>
            <w:r w:rsidRPr="00E80FF9">
              <w:rPr>
                <w:rFonts w:ascii="Chu Van An" w:hAnsi="Chu Van An" w:cs="Chu Van An"/>
                <w:color w:val="0D0D0D"/>
              </w:rPr>
              <w:t>.</w:t>
            </w:r>
          </w:p>
          <w:p w14:paraId="66BE304C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294FB98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28CB1A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A873B91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04E7A4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49EE4B47" w14:textId="77777777" w:rsidTr="00AD55FC">
        <w:tc>
          <w:tcPr>
            <w:tcW w:w="5807" w:type="dxa"/>
            <w:shd w:val="clear" w:color="auto" w:fill="auto"/>
          </w:tcPr>
          <w:p w14:paraId="1B86E431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lastRenderedPageBreak/>
              <w:t>Câu 4:</w:t>
            </w:r>
            <w:r w:rsidRPr="00E80FF9">
              <w:rPr>
                <w:rFonts w:ascii="Chu Van An" w:hAnsi="Chu Van An" w:cs="Chu Van An"/>
              </w:rPr>
              <w:t xml:space="preserve">Cho các số thực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735" w:dyaOrig="330" w14:anchorId="17CB54B6">
                <v:shape id="_x0000_i1507" type="#_x0000_t75" style="width:36.7pt;height:16.3pt" o:ole="">
                  <v:imagedata r:id="rId950" o:title=""/>
                </v:shape>
                <o:OLEObject Type="Embed" ProgID="Equation.DSMT4" ShapeID="_x0000_i1507" DrawAspect="Content" ObjectID="_1689669876" r:id="rId951"/>
              </w:object>
            </w:r>
            <w:r w:rsidRPr="00E80FF9">
              <w:rPr>
                <w:rFonts w:ascii="Chu Van An" w:hAnsi="Chu Van An" w:cs="Chu Van An"/>
              </w:rPr>
              <w:t xml:space="preserve">thỏa mãn </w:t>
            </w:r>
            <w:r w:rsidRPr="00E80FF9">
              <w:rPr>
                <w:rFonts w:ascii="Chu Van An" w:eastAsia="Times New Roman" w:hAnsi="Chu Van An" w:cs="Chu Van An"/>
                <w:position w:val="-30"/>
                <w:sz w:val="24"/>
                <w:szCs w:val="24"/>
                <w:lang w:val="fr-FR"/>
              </w:rPr>
              <w:object w:dxaOrig="2040" w:dyaOrig="720" w14:anchorId="6E7D9711">
                <v:shape id="_x0000_i1508" type="#_x0000_t75" style="width:101.9pt;height:36pt" o:ole="">
                  <v:imagedata r:id="rId952" o:title=""/>
                </v:shape>
                <o:OLEObject Type="Embed" ProgID="Equation.DSMT4" ShapeID="_x0000_i1508" DrawAspect="Content" ObjectID="_1689669877" r:id="rId953"/>
              </w:object>
            </w:r>
            <w:r w:rsidRPr="00E80FF9">
              <w:rPr>
                <w:rFonts w:ascii="Chu Van An" w:hAnsi="Chu Van An" w:cs="Chu Van An"/>
              </w:rPr>
              <w:t xml:space="preserve">. Số giao điểm của đồ thị hàm số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1980" w:dyaOrig="375" w14:anchorId="631955EB">
                <v:shape id="_x0000_i1509" type="#_x0000_t75" style="width:99.15pt;height:19pt" o:ole="">
                  <v:imagedata r:id="rId954" o:title=""/>
                </v:shape>
                <o:OLEObject Type="Embed" ProgID="Equation.DSMT4" ShapeID="_x0000_i1509" DrawAspect="Content" ObjectID="_1689669878" r:id="rId955"/>
              </w:object>
            </w:r>
            <w:r w:rsidRPr="00E80FF9">
              <w:rPr>
                <w:rFonts w:ascii="Chu Van An" w:hAnsi="Chu Van An" w:cs="Chu Van An"/>
              </w:rPr>
              <w:t xml:space="preserve">và trục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375" w:dyaOrig="285" w14:anchorId="5E020431">
                <v:shape id="_x0000_i1510" type="#_x0000_t75" style="width:19pt;height:14.25pt" o:ole="">
                  <v:imagedata r:id="rId956" o:title=""/>
                </v:shape>
                <o:OLEObject Type="Embed" ProgID="Equation.DSMT4" ShapeID="_x0000_i1510" DrawAspect="Content" ObjectID="_1689669879" r:id="rId957"/>
              </w:object>
            </w:r>
            <w:r w:rsidRPr="00E80FF9">
              <w:rPr>
                <w:rFonts w:ascii="Chu Van An" w:hAnsi="Chu Van An" w:cs="Chu Van An"/>
              </w:rPr>
              <w:t>là</w:t>
            </w:r>
          </w:p>
          <w:p w14:paraId="20ECE1C0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6"/>
                <w:sz w:val="24"/>
                <w:szCs w:val="24"/>
              </w:rPr>
              <w:object w:dxaOrig="210" w:dyaOrig="285" w14:anchorId="0E67B441">
                <v:shape id="_x0000_i1511" type="#_x0000_t75" style="width:10.2pt;height:14.25pt" o:ole="">
                  <v:imagedata r:id="rId958" o:title=""/>
                </v:shape>
                <o:OLEObject Type="Embed" ProgID="Equation.DSMT4" ShapeID="_x0000_i1511" DrawAspect="Content" ObjectID="_1689669880" r:id="rId959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4"/>
                <w:sz w:val="24"/>
                <w:szCs w:val="24"/>
              </w:rPr>
              <w:object w:dxaOrig="135" w:dyaOrig="255" w14:anchorId="3B7ADD08">
                <v:shape id="_x0000_i1512" type="#_x0000_t75" style="width:6.8pt;height:12.9pt" o:ole="">
                  <v:imagedata r:id="rId960" o:title=""/>
                </v:shape>
                <o:OLEObject Type="Embed" ProgID="Equation.DSMT4" ShapeID="_x0000_i1512" DrawAspect="Content" ObjectID="_1689669881" r:id="rId961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color w:val="0000FF"/>
                <w:position w:val="-4"/>
                <w:sz w:val="24"/>
                <w:szCs w:val="24"/>
              </w:rPr>
              <w:object w:dxaOrig="210" w:dyaOrig="255" w14:anchorId="737E5751">
                <v:shape id="_x0000_i1513" type="#_x0000_t75" style="width:10.2pt;height:12.9pt" o:ole="">
                  <v:imagedata r:id="rId962" o:title=""/>
                </v:shape>
                <o:OLEObject Type="Embed" ProgID="Equation.DSMT4" ShapeID="_x0000_i1513" DrawAspect="Content" ObjectID="_1689669882" r:id="rId963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50E8AF58">
                <v:shape id="_x0000_i1514" type="#_x0000_t75" style="width:8.85pt;height:14.25pt" o:ole="">
                  <v:imagedata r:id="rId964" o:title=""/>
                </v:shape>
                <o:OLEObject Type="Embed" ProgID="Equation.DSMT4" ShapeID="_x0000_i1514" DrawAspect="Content" ObjectID="_1689669883" r:id="rId965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3A9D5433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40B3ED0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19866AD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EA7EBD7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0F6DA5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3F293E58" w14:textId="77777777" w:rsidTr="00AD55FC">
        <w:tc>
          <w:tcPr>
            <w:tcW w:w="5807" w:type="dxa"/>
            <w:shd w:val="clear" w:color="auto" w:fill="auto"/>
          </w:tcPr>
          <w:p w14:paraId="55CAB1D7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5:</w:t>
            </w:r>
            <w:r w:rsidRPr="00E80FF9">
              <w:rPr>
                <w:rFonts w:ascii="Chu Van An" w:hAnsi="Chu Van An" w:cs="Chu Van An"/>
                <w:lang w:val="vi-VN"/>
              </w:rPr>
              <w:t xml:space="preserve">Cho phương trình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40" w:dyaOrig="360" w14:anchorId="099B929F">
                <v:shape id="_x0000_i1515" type="#_x0000_t75" style="width:116.85pt;height:18.35pt" o:ole="">
                  <v:imagedata r:id="rId966" o:title=""/>
                </v:shape>
                <o:OLEObject Type="Embed" ProgID="Equation.DSMT4" ShapeID="_x0000_i1515" DrawAspect="Content" ObjectID="_1689669884" r:id="rId967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 trong đó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30549476">
                <v:shape id="_x0000_i1516" type="#_x0000_t75" style="width:29.2pt;height:15.6pt" o:ole="">
                  <v:imagedata r:id="rId968" o:title=""/>
                </v:shape>
                <o:OLEObject Type="Embed" ProgID="Equation.DSMT4" ShapeID="_x0000_i1516" DrawAspect="Content" ObjectID="_1689669885" r:id="rId969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 là các tham số thực. </w:t>
            </w:r>
            <w:r w:rsidRPr="00E80FF9">
              <w:rPr>
                <w:rFonts w:ascii="Chu Van An" w:hAnsi="Chu Van An" w:cs="Chu Van An"/>
              </w:rPr>
              <w:t>Chọn khẳng định đúng trong các khẳng định sau.</w:t>
            </w:r>
          </w:p>
          <w:p w14:paraId="5C157725" w14:textId="77777777" w:rsidR="00AD55FC" w:rsidRPr="00E80FF9" w:rsidRDefault="00AD55FC" w:rsidP="00C82C5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79D4C1BE" wp14:editId="72197F12">
                  <wp:extent cx="209550" cy="257175"/>
                  <wp:effectExtent l="0" t="0" r="0" b="9525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0FF9">
              <w:rPr>
                <w:rFonts w:ascii="Chu Van An" w:hAnsi="Chu Van An" w:cs="Chu Van An"/>
              </w:rPr>
              <w:t xml:space="preserve"> vô nghiệm với mọi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37D03D46">
                <v:shape id="_x0000_i1517" type="#_x0000_t75" style="width:29.2pt;height:15.6pt" o:ole="">
                  <v:imagedata r:id="rId971" o:title=""/>
                </v:shape>
                <o:OLEObject Type="Embed" ProgID="Equation.DSMT4" ShapeID="_x0000_i1517" DrawAspect="Content" ObjectID="_1689669886" r:id="rId972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3E88B1D0" w14:textId="77777777" w:rsidR="00AD55FC" w:rsidRPr="00E80FF9" w:rsidRDefault="00AD55FC" w:rsidP="00C82C5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572CC8DA" wp14:editId="6C224203">
                  <wp:extent cx="209550" cy="257175"/>
                  <wp:effectExtent l="0" t="0" r="0" b="952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0FF9">
              <w:rPr>
                <w:rFonts w:ascii="Chu Van An" w:hAnsi="Chu Van An" w:cs="Chu Van An"/>
              </w:rPr>
              <w:t xml:space="preserve"> có ít nhất một nghiệm với mọi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4ACB6811">
                <v:shape id="_x0000_i1518" type="#_x0000_t75" style="width:29.2pt;height:15.6pt" o:ole="">
                  <v:imagedata r:id="rId974" o:title=""/>
                </v:shape>
                <o:OLEObject Type="Embed" ProgID="Equation.DSMT4" ShapeID="_x0000_i1518" DrawAspect="Content" ObjectID="_1689669887" r:id="rId975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1D1A5D91" w14:textId="77777777" w:rsidR="00AD55FC" w:rsidRPr="00E80FF9" w:rsidRDefault="00AD55FC" w:rsidP="00C82C5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794B5FBA" wp14:editId="5BA45F79">
                  <wp:extent cx="209550" cy="257175"/>
                  <wp:effectExtent l="0" t="0" r="0" b="9525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0FF9">
              <w:rPr>
                <w:rFonts w:ascii="Chu Van An" w:hAnsi="Chu Van An" w:cs="Chu Van An"/>
              </w:rPr>
              <w:t xml:space="preserve"> có ít nhất hai nghiệm với mọi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78643282">
                <v:shape id="_x0000_i1519" type="#_x0000_t75" style="width:29.2pt;height:15.6pt" o:ole="">
                  <v:imagedata r:id="rId977" o:title=""/>
                </v:shape>
                <o:OLEObject Type="Embed" ProgID="Equation.DSMT4" ShapeID="_x0000_i1519" DrawAspect="Content" ObjectID="_1689669888" r:id="rId978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178457D3" w14:textId="77777777" w:rsidR="00AD55FC" w:rsidRPr="00E80FF9" w:rsidRDefault="00AD55FC" w:rsidP="00C82C55">
            <w:pPr>
              <w:shd w:val="clear" w:color="auto" w:fill="FFFFFF"/>
              <w:mirrorIndents/>
              <w:rPr>
                <w:rFonts w:ascii="Chu Van An" w:hAnsi="Chu Van An" w:cs="Chu Van An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</w:rPr>
              <w:t xml:space="preserve">Phương trình </w:t>
            </w:r>
            <w:r w:rsidRPr="00E80FF9">
              <w:rPr>
                <w:rFonts w:ascii="Chu Van An" w:hAnsi="Chu Van An" w:cs="Chu Van An"/>
                <w:noProof/>
                <w:position w:val="-14"/>
              </w:rPr>
              <w:drawing>
                <wp:inline distT="0" distB="0" distL="0" distR="0" wp14:anchorId="4BEF9D5E" wp14:editId="4274F504">
                  <wp:extent cx="209550" cy="257175"/>
                  <wp:effectExtent l="0" t="0" r="0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0FF9">
              <w:rPr>
                <w:rFonts w:ascii="Chu Van An" w:hAnsi="Chu Van An" w:cs="Chu Van An"/>
              </w:rPr>
              <w:t xml:space="preserve"> có ít nhất ba nghiệm với mọi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85" w:dyaOrig="315" w14:anchorId="36F2995E">
                <v:shape id="_x0000_i1520" type="#_x0000_t75" style="width:29.2pt;height:15.6pt" o:ole="">
                  <v:imagedata r:id="rId980" o:title=""/>
                </v:shape>
                <o:OLEObject Type="Embed" ProgID="Equation.DSMT4" ShapeID="_x0000_i1520" DrawAspect="Content" ObjectID="_1689669889" r:id="rId981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4B29EC74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2260FDD4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DF65FC4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C4D36B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EF9B64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1FC4C72D" w14:textId="77777777" w:rsidTr="00AD55FC">
        <w:tc>
          <w:tcPr>
            <w:tcW w:w="5807" w:type="dxa"/>
            <w:shd w:val="clear" w:color="auto" w:fill="auto"/>
          </w:tcPr>
          <w:p w14:paraId="2C4988EA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szCs w:val="24"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>Câu 6:</w:t>
            </w:r>
            <w:r w:rsidRPr="00E80FF9">
              <w:rPr>
                <w:rFonts w:ascii="Chu Van An" w:hAnsi="Chu Van An" w:cs="Chu Van An"/>
                <w:lang w:val="nl-NL"/>
              </w:rPr>
              <w:t xml:space="preserve">Cho 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95" w:dyaOrig="405" w14:anchorId="13F2739B">
                <v:shape id="_x0000_i1521" type="#_x0000_t75" style="width:159.6pt;height:20.4pt" o:ole="">
                  <v:imagedata r:id="rId982" o:title=""/>
                </v:shape>
                <o:OLEObject Type="Embed" ProgID="Equation.DSMT4" ShapeID="_x0000_i1521" DrawAspect="Content" ObjectID="_1689669890" r:id="rId983"/>
              </w:object>
            </w:r>
            <w:r w:rsidRPr="00E80FF9">
              <w:rPr>
                <w:rFonts w:ascii="Chu Van An" w:hAnsi="Chu Van An" w:cs="Chu Van An"/>
                <w:lang w:val="nl-NL"/>
              </w:rPr>
              <w:t xml:space="preserve">, </w: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với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1305" w:dyaOrig="405" w14:anchorId="5749CD96">
                <v:shape id="_x0000_i1522" type="#_x0000_t75" style="width:65.2pt;height:20.4pt" o:ole="">
                  <v:imagedata r:id="rId984" o:title=""/>
                </v:shape>
                <o:OLEObject Type="Embed" ProgID="Equation.DSMT4" ShapeID="_x0000_i1522" DrawAspect="Content" ObjectID="_1689669891" r:id="rId985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. Trong các mệnh đề sau, mệnh đề nào </w:t>
            </w:r>
            <w:r w:rsidRPr="00E80FF9">
              <w:rPr>
                <w:rFonts w:ascii="Chu Van An" w:hAnsi="Chu Van An" w:cs="Chu Van An"/>
                <w:b/>
                <w:lang w:val="nl-NL" w:eastAsia="ja-JP"/>
              </w:rPr>
              <w:t>sai</w:t>
            </w:r>
            <w:r w:rsidRPr="00E80FF9">
              <w:rPr>
                <w:rFonts w:ascii="Chu Van An" w:hAnsi="Chu Van An" w:cs="Chu Van An"/>
                <w:lang w:val="nl-NL" w:eastAsia="ja-JP"/>
              </w:rPr>
              <w:t>?</w:t>
            </w:r>
          </w:p>
          <w:p w14:paraId="1C1655C6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szCs w:val="24"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 xml:space="preserve"> </w: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4560C9E2">
                <v:shape id="_x0000_i1523" type="#_x0000_t75" style="width:14.95pt;height:20.4pt" o:ole="">
                  <v:imagedata r:id="rId986" o:title=""/>
                </v:shape>
                <o:OLEObject Type="Embed" ProgID="Equation.DSMT4" ShapeID="_x0000_i1523" DrawAspect="Content" ObjectID="_1689669892" r:id="rId987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 luôn có nghiệm trong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525" w:dyaOrig="405" w14:anchorId="2D2DCD80">
                <v:shape id="_x0000_i1524" type="#_x0000_t75" style="width:26.5pt;height:20.4pt" o:ole="">
                  <v:imagedata r:id="rId988" o:title=""/>
                </v:shape>
                <o:OLEObject Type="Embed" ProgID="Equation.DSMT4" ShapeID="_x0000_i1524" DrawAspect="Content" ObjectID="_1689669893" r:id="rId989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>.</w:t>
            </w:r>
          </w:p>
          <w:p w14:paraId="1FE53B76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ab/>
              <w:t>B.</w:t>
            </w:r>
            <w:r w:rsidRPr="00E80FF9"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 xml:space="preserve"> </w: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51317EA4">
                <v:shape id="_x0000_i1525" type="#_x0000_t75" style="width:14.95pt;height:20.4pt" o:ole="">
                  <v:imagedata r:id="rId990" o:title=""/>
                </v:shape>
                <o:OLEObject Type="Embed" ProgID="Equation.DSMT4" ShapeID="_x0000_i1525" DrawAspect="Content" ObjectID="_1689669894" r:id="rId991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 luôn có nghiệm.</w:t>
            </w:r>
          </w:p>
          <w:p w14:paraId="3826EFFD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ab/>
              <w:t>C.</w:t>
            </w:r>
            <w:r w:rsidRPr="00E80FF9"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 xml:space="preserve"> </w: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72D43CEE">
                <v:shape id="_x0000_i1526" type="#_x0000_t75" style="width:14.95pt;height:20.4pt" o:ole="">
                  <v:imagedata r:id="rId992" o:title=""/>
                </v:shape>
                <o:OLEObject Type="Embed" ProgID="Equation.DSMT4" ShapeID="_x0000_i1526" DrawAspect="Content" ObjectID="_1689669895" r:id="rId993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 không có nghiệm âm.</w:t>
            </w:r>
          </w:p>
          <w:p w14:paraId="48D199BF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lang w:val="nl-NL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ab/>
              <w:t>D.</w:t>
            </w:r>
            <w:r w:rsidRPr="00E80FF9"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nl-NL" w:eastAsia="ja-JP"/>
              </w:rPr>
              <w:t xml:space="preserve"> </w: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5332711E">
                <v:shape id="_x0000_i1527" type="#_x0000_t75" style="width:14.95pt;height:20.4pt" o:ole="">
                  <v:imagedata r:id="rId994" o:title=""/>
                </v:shape>
                <o:OLEObject Type="Embed" ProgID="Equation.DSMT4" ShapeID="_x0000_i1527" DrawAspect="Content" ObjectID="_1689669896" r:id="rId995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 có tối đa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ja-JP"/>
              </w:rPr>
              <w:object w:dxaOrig="180" w:dyaOrig="285" w14:anchorId="512A7313">
                <v:shape id="_x0000_i1528" type="#_x0000_t75" style="width:8.85pt;height:14.25pt" o:ole="">
                  <v:imagedata r:id="rId996" o:title=""/>
                </v:shape>
                <o:OLEObject Type="Embed" ProgID="Equation.DSMT4" ShapeID="_x0000_i1528" DrawAspect="Content" ObjectID="_1689669897" r:id="rId997"/>
              </w:object>
            </w:r>
            <w:r w:rsidRPr="00E80FF9">
              <w:rPr>
                <w:rFonts w:ascii="Chu Van An" w:hAnsi="Chu Van An" w:cs="Chu Van An"/>
                <w:lang w:val="nl-NL" w:eastAsia="ja-JP"/>
              </w:rPr>
              <w:t xml:space="preserve"> nghiệm.</w:t>
            </w:r>
          </w:p>
          <w:p w14:paraId="2C041040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32F0354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437B576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8394836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893F90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538E60F3" w14:textId="77777777" w:rsidTr="00AD55FC">
        <w:tc>
          <w:tcPr>
            <w:tcW w:w="5807" w:type="dxa"/>
            <w:shd w:val="clear" w:color="auto" w:fill="auto"/>
          </w:tcPr>
          <w:p w14:paraId="5B19D014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>Câu 7:</w: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Cho các số thực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648D7E4F">
                <v:shape id="_x0000_i1529" type="#_x0000_t75" style="width:9.5pt;height:11.55pt" o:ole="">
                  <v:imagedata r:id="rId998" o:title=""/>
                </v:shape>
                <o:OLEObject Type="Embed" ProgID="Equation.DSMT4" ShapeID="_x0000_i1529" DrawAspect="Content" ObjectID="_1689669898" r:id="rId999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,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233397CF">
                <v:shape id="_x0000_i1530" type="#_x0000_t75" style="width:9.5pt;height:14.25pt" o:ole="">
                  <v:imagedata r:id="rId1000" o:title=""/>
                </v:shape>
                <o:OLEObject Type="Embed" ProgID="Equation.DSMT4" ShapeID="_x0000_i1530" DrawAspect="Content" ObjectID="_1689669899" r:id="rId1001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,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80" w:dyaOrig="225" w14:anchorId="0D53A463">
                <v:shape id="_x0000_i1531" type="#_x0000_t75" style="width:8.85pt;height:11.55pt" o:ole="">
                  <v:imagedata r:id="rId1002" o:title=""/>
                </v:shape>
                <o:OLEObject Type="Embed" ProgID="Equation.DSMT4" ShapeID="_x0000_i1531" DrawAspect="Content" ObjectID="_1689669900" r:id="rId1003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 thỏa mãn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30"/>
                <w:sz w:val="24"/>
                <w:szCs w:val="24"/>
              </w:rPr>
              <w:object w:dxaOrig="1620" w:dyaOrig="720" w14:anchorId="5CD628AE">
                <v:shape id="_x0000_i1532" type="#_x0000_t75" style="width:80.85pt;height:36pt" o:ole="">
                  <v:imagedata r:id="rId1004" o:title=""/>
                </v:shape>
                <o:OLEObject Type="Embed" ProgID="Equation.DSMT4" ShapeID="_x0000_i1532" DrawAspect="Content" ObjectID="_1689669901" r:id="rId1005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. Tìm số giao điểm của đồ thị hàm số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980" w:dyaOrig="360" w14:anchorId="1EE37653">
                <v:shape id="_x0000_i1533" type="#_x0000_t75" style="width:99.15pt;height:18.35pt" o:ole="">
                  <v:imagedata r:id="rId1006" o:title=""/>
                </v:shape>
                <o:OLEObject Type="Embed" ProgID="Equation.DSMT4" ShapeID="_x0000_i1533" DrawAspect="Content" ObjectID="_1689669902" r:id="rId1007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 xml:space="preserve"> và trục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60" w:dyaOrig="285" w14:anchorId="173F2333">
                <v:shape id="_x0000_i1534" type="#_x0000_t75" style="width:18.35pt;height:14.25pt" o:ole="">
                  <v:imagedata r:id="rId1008" o:title=""/>
                </v:shape>
                <o:OLEObject Type="Embed" ProgID="Equation.DSMT4" ShapeID="_x0000_i1534" DrawAspect="Content" ObjectID="_1689669903" r:id="rId1009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>.</w:t>
            </w:r>
          </w:p>
          <w:p w14:paraId="08507B17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6C361538">
                <v:shape id="_x0000_i1535" type="#_x0000_t75" style="width:9.5pt;height:14.25pt" o:ole="">
                  <v:imagedata r:id="rId1010" o:title=""/>
                </v:shape>
                <o:OLEObject Type="Embed" ProgID="Equation.DSMT4" ShapeID="_x0000_i1535" DrawAspect="Content" ObjectID="_1689669904" r:id="rId1011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35" w:dyaOrig="255" w14:anchorId="71D9004C">
                <v:shape id="_x0000_i1536" type="#_x0000_t75" style="width:6.8pt;height:12.9pt" o:ole="">
                  <v:imagedata r:id="rId1012" o:title=""/>
                </v:shape>
                <o:OLEObject Type="Embed" ProgID="Equation.DSMT4" ShapeID="_x0000_i1536" DrawAspect="Content" ObjectID="_1689669905" r:id="rId1013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95" w:dyaOrig="255" w14:anchorId="2CED66A9">
                <v:shape id="_x0000_i1537" type="#_x0000_t75" style="width:9.5pt;height:12.9pt" o:ole="">
                  <v:imagedata r:id="rId1014" o:title=""/>
                </v:shape>
                <o:OLEObject Type="Embed" ProgID="Equation.DSMT4" ShapeID="_x0000_i1537" DrawAspect="Content" ObjectID="_1689669906" r:id="rId1015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80" w:dyaOrig="285" w14:anchorId="2A882F66">
                <v:shape id="_x0000_i1538" type="#_x0000_t75" style="width:8.85pt;height:14.25pt" o:ole="">
                  <v:imagedata r:id="rId1016" o:title=""/>
                </v:shape>
                <o:OLEObject Type="Embed" ProgID="Equation.DSMT4" ShapeID="_x0000_i1538" DrawAspect="Content" ObjectID="_1689669907" r:id="rId1017"/>
              </w:object>
            </w:r>
            <w:r w:rsidRPr="00E80FF9">
              <w:rPr>
                <w:rFonts w:ascii="Chu Van An" w:hAnsi="Chu Van An" w:cs="Chu Van An"/>
                <w:color w:val="000000"/>
                <w:lang w:val="sv-SE"/>
              </w:rPr>
              <w:t>.</w:t>
            </w:r>
          </w:p>
          <w:p w14:paraId="128EE372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0EB847D6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EA891CA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3EDE34D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35D08C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5E14929B" w14:textId="77777777" w:rsidTr="00AD55FC">
        <w:tc>
          <w:tcPr>
            <w:tcW w:w="5807" w:type="dxa"/>
            <w:shd w:val="clear" w:color="auto" w:fill="auto"/>
          </w:tcPr>
          <w:p w14:paraId="182A3F2B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E80FF9">
              <w:rPr>
                <w:rFonts w:ascii="Chu Van An" w:hAnsi="Chu Van An" w:cs="Chu Van An"/>
              </w:rPr>
              <w:t xml:space="preserve">Xét phương trình sau trên tập số thực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75" w:dyaOrig="405" w14:anchorId="458F12E7">
                <v:shape id="_x0000_i1539" type="#_x0000_t75" style="width:78.8pt;height:20.4pt" o:ole="">
                  <v:imagedata r:id="rId1018" o:title=""/>
                </v:shape>
                <o:OLEObject Type="Embed" ProgID="Equation.DSMT4" ShapeID="_x0000_i1539" DrawAspect="Content" ObjectID="_1689669908" r:id="rId1019"/>
              </w:object>
            </w:r>
            <w:r w:rsidRPr="00E80FF9">
              <w:rPr>
                <w:rFonts w:ascii="Chu Van An" w:hAnsi="Chu Van An" w:cs="Chu Van An"/>
              </w:rPr>
              <w:t>. Chọn khẳng định đúng trong các khẳng định dưới đây.</w:t>
            </w:r>
          </w:p>
          <w:p w14:paraId="27C615E3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E80FF9">
              <w:rPr>
                <w:rFonts w:ascii="Chu Van An" w:hAnsi="Chu Van An" w:cs="Chu Van A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lang w:val="vi-V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1CD50043">
                <v:shape id="_x0000_i1540" type="#_x0000_t75" style="width:17pt;height:20.4pt" o:ole="">
                  <v:imagedata r:id="rId1020" o:title=""/>
                </v:shape>
                <o:OLEObject Type="Embed" ProgID="Equation.DSMT4" ShapeID="_x0000_i1540" DrawAspect="Content" ObjectID="_1689669909" r:id="rId1021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chỉ có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3277C3BC">
                <v:shape id="_x0000_i1541" type="#_x0000_t75" style="width:28.55pt;height:13.6pt" o:ole="">
                  <v:imagedata r:id="rId1022" o:title=""/>
                </v:shape>
                <o:OLEObject Type="Embed" ProgID="Equation.DSMT4" ShapeID="_x0000_i1541" DrawAspect="Content" ObjectID="_1689669910" r:id="rId1023"/>
              </w:object>
            </w:r>
            <w:r w:rsidRPr="00E80FF9">
              <w:rPr>
                <w:rFonts w:ascii="Chu Van An" w:hAnsi="Chu Van An" w:cs="Chu Van An"/>
                <w:lang w:val="vi-VN"/>
              </w:rPr>
              <w:t>.</w:t>
            </w:r>
          </w:p>
          <w:p w14:paraId="754260F4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lang w:val="vi-V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379CE262">
                <v:shape id="_x0000_i1542" type="#_x0000_t75" style="width:17pt;height:20.4pt" o:ole="">
                  <v:imagedata r:id="rId1024" o:title=""/>
                </v:shape>
                <o:OLEObject Type="Embed" ProgID="Equation.DSMT4" ShapeID="_x0000_i1542" DrawAspect="Content" ObjectID="_1689669911" r:id="rId1025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chỉ có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8A59056">
                <v:shape id="_x0000_i1543" type="#_x0000_t75" style="width:28.55pt;height:13.6pt" o:ole="">
                  <v:imagedata r:id="rId1026" o:title=""/>
                </v:shape>
                <o:OLEObject Type="Embed" ProgID="Equation.DSMT4" ShapeID="_x0000_i1543" DrawAspect="Content" ObjectID="_1689669912" r:id="rId1027"/>
              </w:object>
            </w:r>
            <w:r w:rsidRPr="00E80FF9">
              <w:rPr>
                <w:rFonts w:ascii="Chu Van An" w:hAnsi="Chu Van An" w:cs="Chu Van An"/>
                <w:lang w:val="vi-VN"/>
              </w:rPr>
              <w:t>.</w:t>
            </w:r>
          </w:p>
          <w:p w14:paraId="0E8E7963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C.</w:t>
            </w:r>
            <w:r w:rsidRPr="00E80FF9">
              <w:rPr>
                <w:rFonts w:ascii="Chu Van An" w:hAnsi="Chu Van An" w:cs="Chu Van An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lang w:val="vi-V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229EF8B4">
                <v:shape id="_x0000_i1544" type="#_x0000_t75" style="width:17pt;height:20.4pt" o:ole="">
                  <v:imagedata r:id="rId1028" o:title=""/>
                </v:shape>
                <o:OLEObject Type="Embed" ProgID="Equation.DSMT4" ShapeID="_x0000_i1544" DrawAspect="Content" ObjectID="_1689669913" r:id="rId1029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vô nghiệm khi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47B7D37A">
                <v:shape id="_x0000_i1545" type="#_x0000_t75" style="width:28.55pt;height:13.6pt" o:ole="">
                  <v:imagedata r:id="rId1030" o:title=""/>
                </v:shape>
                <o:OLEObject Type="Embed" ProgID="Equation.DSMT4" ShapeID="_x0000_i1545" DrawAspect="Content" ObjectID="_1689669914" r:id="rId1031"/>
              </w:object>
            </w:r>
            <w:r w:rsidRPr="00E80FF9">
              <w:rPr>
                <w:rFonts w:ascii="Chu Van An" w:hAnsi="Chu Van An" w:cs="Chu Van An"/>
                <w:lang w:val="vi-VN"/>
              </w:rPr>
              <w:t>.</w:t>
            </w:r>
          </w:p>
          <w:p w14:paraId="0AD3917A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lang w:val="vi-VN"/>
              </w:rPr>
              <w:t xml:space="preserve">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7238D119">
                <v:shape id="_x0000_i1546" type="#_x0000_t75" style="width:17pt;height:20.4pt" o:ole="">
                  <v:imagedata r:id="rId1032" o:title=""/>
                </v:shape>
                <o:OLEObject Type="Embed" ProgID="Equation.DSMT4" ShapeID="_x0000_i1546" DrawAspect="Content" ObjectID="_1689669915" r:id="rId1033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có nghiệm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270" w14:anchorId="08BAADDD">
                <v:shape id="_x0000_i1547" type="#_x0000_t75" style="width:38.7pt;height:13.6pt" o:ole="">
                  <v:imagedata r:id="rId1034" o:title=""/>
                </v:shape>
                <o:OLEObject Type="Embed" ProgID="Equation.DSMT4" ShapeID="_x0000_i1547" DrawAspect="Content" ObjectID="_1689669916" r:id="rId1035"/>
              </w:object>
            </w:r>
            <w:r w:rsidRPr="00E80FF9">
              <w:rPr>
                <w:rFonts w:ascii="Chu Van An" w:hAnsi="Chu Van An" w:cs="Chu Van An"/>
                <w:lang w:val="vi-VN"/>
              </w:rPr>
              <w:t>.</w:t>
            </w:r>
          </w:p>
          <w:p w14:paraId="7180A5DF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6F6850D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FF18F6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168F9F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990AB9E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0C4257E7" w14:textId="77777777" w:rsidTr="00AD55FC">
        <w:tc>
          <w:tcPr>
            <w:tcW w:w="5807" w:type="dxa"/>
            <w:shd w:val="clear" w:color="auto" w:fill="auto"/>
          </w:tcPr>
          <w:p w14:paraId="564925B7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lastRenderedPageBreak/>
              <w:t>Câu 9:</w:t>
            </w:r>
            <w:r w:rsidRPr="00E80FF9">
              <w:rPr>
                <w:rFonts w:ascii="Chu Van An" w:hAnsi="Chu Van An" w:cs="Chu Van An"/>
                <w:lang w:val="sv-SE"/>
              </w:rPr>
              <w:t xml:space="preserve">Cho các số thực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30" w14:anchorId="7CAC9B79">
                <v:shape id="_x0000_i1548" type="#_x0000_t75" style="width:29.9pt;height:16.3pt" o:ole="">
                  <v:imagedata r:id="rId1036" o:title=""/>
                </v:shape>
                <o:OLEObject Type="Embed" ProgID="Equation.DSMT4" ShapeID="_x0000_i1548" DrawAspect="Content" ObjectID="_1689669917" r:id="rId1037"/>
              </w:object>
            </w:r>
            <w:r w:rsidRPr="00E80FF9">
              <w:rPr>
                <w:rFonts w:ascii="Chu Van An" w:hAnsi="Chu Van An" w:cs="Chu Van An"/>
                <w:lang w:val="sv-SE"/>
              </w:rPr>
              <w:t xml:space="preserve"> thỏa mãn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285" w14:anchorId="04D566E6">
                <v:shape id="_x0000_i1549" type="#_x0000_t75" style="width:1in;height:14.25pt" o:ole="">
                  <v:imagedata r:id="rId1038" o:title=""/>
                </v:shape>
                <o:OLEObject Type="Embed" ProgID="Equation.DSMT4" ShapeID="_x0000_i1549" DrawAspect="Content" ObjectID="_1689669918" r:id="rId1039"/>
              </w:object>
            </w:r>
            <w:r w:rsidRPr="00E80FF9">
              <w:rPr>
                <w:rFonts w:ascii="Chu Van An" w:hAnsi="Chu Van An" w:cs="Chu Van An"/>
                <w:lang w:val="sv-SE"/>
              </w:rPr>
              <w:t xml:space="preserve"> và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20" w:dyaOrig="285" w14:anchorId="09D93570">
                <v:shape id="_x0000_i1550" type="#_x0000_t75" style="width:65.9pt;height:14.25pt" o:ole="">
                  <v:imagedata r:id="rId1040" o:title=""/>
                </v:shape>
                <o:OLEObject Type="Embed" ProgID="Equation.DSMT4" ShapeID="_x0000_i1550" DrawAspect="Content" ObjectID="_1689669919" r:id="rId1041"/>
              </w:object>
            </w:r>
            <w:r w:rsidRPr="00E80FF9">
              <w:rPr>
                <w:rFonts w:ascii="Chu Van An" w:hAnsi="Chu Van An" w:cs="Chu Van An"/>
                <w:lang w:val="sv-SE"/>
              </w:rPr>
              <w:t xml:space="preserve">. Khi đó số nghiệm thực phân biệt của phương trình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0" w:dyaOrig="330" w14:anchorId="6CE3BFC9">
                <v:shape id="_x0000_i1551" type="#_x0000_t75" style="width:97.8pt;height:16.3pt" o:ole="">
                  <v:imagedata r:id="rId1042" o:title=""/>
                </v:shape>
                <o:OLEObject Type="Embed" ProgID="Equation.DSMT4" ShapeID="_x0000_i1551" DrawAspect="Content" ObjectID="_1689669920" r:id="rId1043"/>
              </w:object>
            </w:r>
            <w:r w:rsidRPr="00E80FF9">
              <w:rPr>
                <w:rFonts w:ascii="Chu Van An" w:hAnsi="Chu Van An" w:cs="Chu Van An"/>
                <w:lang w:val="sv-SE"/>
              </w:rPr>
              <w:t xml:space="preserve"> bằng</w:t>
            </w:r>
          </w:p>
          <w:p w14:paraId="4F38BC6A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A.  </w:t>
            </w:r>
            <w:r w:rsidRPr="00E80FF9">
              <w:rPr>
                <w:rFonts w:ascii="Chu Van An" w:hAnsi="Chu Van An" w:cs="Chu Van An"/>
                <w:lang w:val="sv-SE"/>
              </w:rPr>
              <w:t>1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E80FF9">
              <w:rPr>
                <w:rFonts w:ascii="Chu Van An" w:hAnsi="Chu Van An" w:cs="Chu Van An"/>
                <w:lang w:val="sv-SE"/>
              </w:rPr>
              <w:t>2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E80FF9">
              <w:rPr>
                <w:rFonts w:ascii="Chu Van An" w:hAnsi="Chu Van An" w:cs="Chu Van An"/>
                <w:lang w:val="sv-SE"/>
              </w:rPr>
              <w:t>3</w:t>
            </w:r>
            <w:r w:rsidRPr="00E80FF9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E80FF9">
              <w:rPr>
                <w:rFonts w:ascii="Chu Van An" w:hAnsi="Chu Van An" w:cs="Chu Van An"/>
                <w:lang w:val="sv-SE"/>
              </w:rPr>
              <w:t>0.</w:t>
            </w:r>
          </w:p>
          <w:p w14:paraId="4290389A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31D84C4E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1F4167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C0DB92E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585E22A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7FBFAA3A" w14:textId="77777777" w:rsidTr="00AD55FC">
        <w:tc>
          <w:tcPr>
            <w:tcW w:w="5807" w:type="dxa"/>
            <w:shd w:val="clear" w:color="auto" w:fill="auto"/>
          </w:tcPr>
          <w:p w14:paraId="6832E8F2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10:</w:t>
            </w:r>
            <w:r w:rsidRPr="00E80FF9">
              <w:rPr>
                <w:rFonts w:ascii="Chu Van An" w:hAnsi="Chu Van An" w:cs="Chu Van An"/>
                <w:lang w:val="vi-VN"/>
              </w:rPr>
              <w:t xml:space="preserve">Cho các số thực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630" w:dyaOrig="330" w14:anchorId="366F9E38">
                <v:shape id="_x0000_i1552" type="#_x0000_t75" style="width:31.25pt;height:16.3pt" o:ole="">
                  <v:imagedata r:id="rId1044" o:title=""/>
                </v:shape>
                <o:OLEObject Type="Embed" ProgID="Equation.DSMT4" ShapeID="_x0000_i1552" DrawAspect="Content" ObjectID="_1689669921" r:id="rId1045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 thỏa mãn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560" w:dyaOrig="285" w14:anchorId="731590B3">
                <v:shape id="_x0000_i1553" type="#_x0000_t75" style="width:78.1pt;height:14.25pt" o:ole="">
                  <v:imagedata r:id="rId1046" o:title=""/>
                </v:shape>
                <o:OLEObject Type="Embed" ProgID="Equation.DSMT4" ShapeID="_x0000_i1553" DrawAspect="Content" ObjectID="_1689669922" r:id="rId1047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 và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455" w:dyaOrig="285" w14:anchorId="1D5D1260">
                <v:shape id="_x0000_i1554" type="#_x0000_t75" style="width:72.7pt;height:14.25pt" o:ole="">
                  <v:imagedata r:id="rId1048" o:title=""/>
                </v:shape>
                <o:OLEObject Type="Embed" ProgID="Equation.DSMT4" ShapeID="_x0000_i1554" DrawAspect="Content" ObjectID="_1689669923" r:id="rId1049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. Khi đó số nghiệm thực phân biệt của phương trình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2070" w:dyaOrig="300" w14:anchorId="16969D5B">
                <v:shape id="_x0000_i1555" type="#_x0000_t75" style="width:103.25pt;height:14.95pt" o:ole="">
                  <v:imagedata r:id="rId1050" o:title=""/>
                </v:shape>
                <o:OLEObject Type="Embed" ProgID="Equation.DSMT4" ShapeID="_x0000_i1555" DrawAspect="Content" ObjectID="_1689669924" r:id="rId1051"/>
              </w:object>
            </w:r>
            <w:r w:rsidRPr="00E80FF9">
              <w:rPr>
                <w:rFonts w:ascii="Chu Van An" w:hAnsi="Chu Van An" w:cs="Chu Van An"/>
                <w:lang w:val="vi-VN"/>
              </w:rPr>
              <w:t xml:space="preserve"> bằng</w:t>
            </w:r>
          </w:p>
          <w:p w14:paraId="041F7651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vi-VN"/>
              </w:rPr>
            </w:pP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E80FF9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E80FF9">
              <w:rPr>
                <w:rFonts w:ascii="Chu Van An" w:eastAsia="Twentieth Century" w:hAnsi="Chu Van An" w:cs="Chu Van An"/>
                <w:b/>
                <w:color w:val="FF0000"/>
                <w:position w:val="-6"/>
                <w:sz w:val="24"/>
                <w:szCs w:val="24"/>
                <w:lang w:val="vi-VN"/>
              </w:rPr>
              <w:object w:dxaOrig="195" w:dyaOrig="285" w14:anchorId="2B1F738B">
                <v:shape id="_x0000_i1556" type="#_x0000_t75" style="width:9.5pt;height:14.25pt" o:ole="">
                  <v:imagedata r:id="rId1052" o:title=""/>
                </v:shape>
                <o:OLEObject Type="Embed" ProgID="Equation.DSMT4" ShapeID="_x0000_i1556" DrawAspect="Content" ObjectID="_1689669925" r:id="rId1053"/>
              </w:object>
            </w:r>
            <w:r w:rsidRPr="00E80FF9">
              <w:rPr>
                <w:rFonts w:ascii="Chu Van An" w:hAnsi="Chu Van An" w:cs="Chu Van An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E80FF9">
              <w:rPr>
                <w:rFonts w:ascii="Chu Van An" w:eastAsia="Twentieth Century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180" w:dyaOrig="285" w14:anchorId="70A059E9">
                <v:shape id="_x0000_i1557" type="#_x0000_t75" style="width:8.85pt;height:14.25pt" o:ole="">
                  <v:imagedata r:id="rId1054" o:title=""/>
                </v:shape>
                <o:OLEObject Type="Embed" ProgID="Equation.DSMT4" ShapeID="_x0000_i1557" DrawAspect="Content" ObjectID="_1689669926" r:id="rId1055"/>
              </w:object>
            </w:r>
            <w:r w:rsidRPr="00E80FF9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E80FF9">
              <w:rPr>
                <w:rFonts w:ascii="Chu Van An" w:eastAsia="Twentieth Century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210" w:dyaOrig="255" w14:anchorId="52A6253F">
                <v:shape id="_x0000_i1558" type="#_x0000_t75" style="width:10.2pt;height:12.9pt" o:ole="">
                  <v:imagedata r:id="rId1056" o:title=""/>
                </v:shape>
                <o:OLEObject Type="Embed" ProgID="Equation.DSMT4" ShapeID="_x0000_i1558" DrawAspect="Content" ObjectID="_1689669927" r:id="rId1057"/>
              </w:object>
            </w:r>
            <w:r w:rsidRPr="00E80FF9">
              <w:rPr>
                <w:rFonts w:ascii="Chu Van An" w:hAnsi="Chu Van An" w:cs="Chu Van An"/>
                <w:color w:val="000000"/>
                <w:lang w:val="vi-V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E80FF9">
              <w:rPr>
                <w:rFonts w:ascii="Chu Van An" w:eastAsia="Twentieth Century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150" w:dyaOrig="255" w14:anchorId="4AEFC76A">
                <v:shape id="_x0000_i1559" type="#_x0000_t75" style="width:7.45pt;height:12.9pt" o:ole="">
                  <v:imagedata r:id="rId1058" o:title=""/>
                </v:shape>
                <o:OLEObject Type="Embed" ProgID="Equation.DSMT4" ShapeID="_x0000_i1559" DrawAspect="Content" ObjectID="_1689669928" r:id="rId1059"/>
              </w:object>
            </w:r>
            <w:r w:rsidRPr="00E80FF9">
              <w:rPr>
                <w:rFonts w:ascii="Chu Van An" w:hAnsi="Chu Van An" w:cs="Chu Van An"/>
                <w:color w:val="000000"/>
                <w:lang w:val="vi-VN"/>
              </w:rPr>
              <w:t>.</w:t>
            </w:r>
          </w:p>
          <w:p w14:paraId="460AB234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2363583F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53D3D2F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960F4D1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9CA70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6503D465" w14:textId="77777777" w:rsidTr="00AD55FC">
        <w:tc>
          <w:tcPr>
            <w:tcW w:w="5807" w:type="dxa"/>
            <w:shd w:val="clear" w:color="auto" w:fill="auto"/>
          </w:tcPr>
          <w:p w14:paraId="76F25D3E" w14:textId="77777777" w:rsidR="00AD55FC" w:rsidRPr="00E80FF9" w:rsidRDefault="00AD55FC" w:rsidP="00C82C55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E80FF9">
              <w:rPr>
                <w:rFonts w:ascii="Chu Van An" w:eastAsia="Times New Roman" w:hAnsi="Chu Van An" w:cs="Chu Van An"/>
                <w:b/>
                <w:color w:val="0000FF"/>
              </w:rPr>
              <w:t>Câu 11:</w:t>
            </w:r>
            <w:r w:rsidRPr="00E80FF9">
              <w:rPr>
                <w:rFonts w:ascii="Chu Van An" w:hAnsi="Chu Van An" w:cs="Chu Van An"/>
              </w:rPr>
              <w:t xml:space="preserve">Tìm tất cả các giá trị của tham số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BC20C11">
                <v:shape id="_x0000_i1560" type="#_x0000_t75" style="width:12.9pt;height:11.55pt" o:ole="">
                  <v:imagedata r:id="rId1060" o:title=""/>
                </v:shape>
                <o:OLEObject Type="Embed" ProgID="Equation.DSMT4" ShapeID="_x0000_i1560" DrawAspect="Content" ObjectID="_1689669929" r:id="rId1061"/>
              </w:object>
            </w:r>
            <w:r w:rsidRPr="00E80FF9">
              <w:rPr>
                <w:rFonts w:ascii="Chu Van An" w:hAnsi="Chu Van An" w:cs="Chu Van An"/>
              </w:rPr>
              <w:t xml:space="preserve">để phương trình </w:t>
            </w:r>
            <w:r w:rsidRPr="00E80FF9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2700" w:dyaOrig="435" w14:anchorId="0E55CADC">
                <v:shape id="_x0000_i1561" type="#_x0000_t75" style="width:135.15pt;height:21.75pt" o:ole="">
                  <v:imagedata r:id="rId1062" o:title=""/>
                </v:shape>
                <o:OLEObject Type="Embed" ProgID="Equation.DSMT4" ShapeID="_x0000_i1561" DrawAspect="Content" ObjectID="_1689669930" r:id="rId1063"/>
              </w:object>
            </w:r>
            <w:r w:rsidRPr="00E80FF9">
              <w:rPr>
                <w:rFonts w:ascii="Chu Van An" w:hAnsi="Chu Van An" w:cs="Chu Van An"/>
              </w:rPr>
              <w:t xml:space="preserve"> có nghiệm.</w:t>
            </w:r>
          </w:p>
          <w:p w14:paraId="4AEFFC33" w14:textId="77777777" w:rsidR="00AD55FC" w:rsidRPr="00E80FF9" w:rsidRDefault="00AD55FC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80FF9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0C5415F1">
                <v:shape id="_x0000_i1562" type="#_x0000_t75" style="width:48.9pt;height:20.4pt" o:ole="">
                  <v:imagedata r:id="rId1064" o:title=""/>
                </v:shape>
                <o:OLEObject Type="Embed" ProgID="Equation.DSMT4" ShapeID="_x0000_i1562" DrawAspect="Content" ObjectID="_1689669931" r:id="rId1065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10DA84FD">
                <v:shape id="_x0000_i1563" type="#_x0000_t75" style="width:33.3pt;height:14.25pt" o:ole="">
                  <v:imagedata r:id="rId1066" o:title=""/>
                </v:shape>
                <o:OLEObject Type="Embed" ProgID="Equation.DSMT4" ShapeID="_x0000_i1563" DrawAspect="Content" ObjectID="_1689669932" r:id="rId1067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73AB00EC" w14:textId="77777777" w:rsidR="00AD55FC" w:rsidRPr="00E80FF9" w:rsidRDefault="00AD55FC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2A2C877F">
                <v:shape id="_x0000_i1564" type="#_x0000_t75" style="width:65.9pt;height:20.4pt" o:ole="">
                  <v:imagedata r:id="rId1068" o:title=""/>
                </v:shape>
                <o:OLEObject Type="Embed" ProgID="Equation.DSMT4" ShapeID="_x0000_i1564" DrawAspect="Content" ObjectID="_1689669933" r:id="rId1069"/>
              </w:object>
            </w:r>
            <w:r w:rsidRPr="00E80FF9">
              <w:rPr>
                <w:rFonts w:ascii="Chu Van An" w:hAnsi="Chu Van An" w:cs="Chu Van An"/>
                <w:color w:val="000000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0956E5B6">
                <v:shape id="_x0000_i1565" type="#_x0000_t75" style="width:33.95pt;height:14.25pt" o:ole="">
                  <v:imagedata r:id="rId1070" o:title=""/>
                </v:shape>
                <o:OLEObject Type="Embed" ProgID="Equation.DSMT4" ShapeID="_x0000_i1565" DrawAspect="Content" ObjectID="_1689669934" r:id="rId1071"/>
              </w:object>
            </w:r>
            <w:r w:rsidRPr="00E80FF9">
              <w:rPr>
                <w:rFonts w:ascii="Chu Van An" w:hAnsi="Chu Van An" w:cs="Chu Van An"/>
                <w:color w:val="000000"/>
              </w:rPr>
              <w:t>.</w:t>
            </w:r>
          </w:p>
          <w:p w14:paraId="024F5A1F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3940F875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C8865E5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B9ADF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53201D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0899E14C" w14:textId="77777777" w:rsidTr="00AD55FC">
        <w:tc>
          <w:tcPr>
            <w:tcW w:w="5807" w:type="dxa"/>
            <w:shd w:val="clear" w:color="auto" w:fill="auto"/>
          </w:tcPr>
          <w:p w14:paraId="5EF81B0E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E80FF9">
              <w:rPr>
                <w:rFonts w:ascii="Chu Van An" w:hAnsi="Chu Van An" w:cs="Chu Van An"/>
              </w:rPr>
              <w:t xml:space="preserve">Tìm tất cả các giá trị của tham số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25" w14:anchorId="65B73109">
                <v:shape id="_x0000_i1566" type="#_x0000_t75" style="width:12.9pt;height:11.55pt" o:ole="">
                  <v:imagedata r:id="rId1072" o:title=""/>
                </v:shape>
                <o:OLEObject Type="Embed" ProgID="Equation.DSMT4" ShapeID="_x0000_i1566" DrawAspect="Content" ObjectID="_1689669935" r:id="rId1073"/>
              </w:object>
            </w:r>
            <w:r w:rsidRPr="00E80FF9">
              <w:rPr>
                <w:rFonts w:ascii="Chu Van An" w:hAnsi="Chu Van An" w:cs="Chu Van An"/>
              </w:rPr>
              <w:t xml:space="preserve">để phương trình </w:t>
            </w:r>
            <w:r w:rsidRPr="00E80FF9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4440" w:dyaOrig="435" w14:anchorId="3FE10FC5">
                <v:shape id="_x0000_i1567" type="#_x0000_t75" style="width:222.1pt;height:21.75pt" o:ole="">
                  <v:imagedata r:id="rId1074" o:title=""/>
                </v:shape>
                <o:OLEObject Type="Embed" ProgID="Equation.DSMT4" ShapeID="_x0000_i1567" DrawAspect="Content" ObjectID="_1689669936" r:id="rId1075"/>
              </w:object>
            </w:r>
            <w:r w:rsidRPr="00E80FF9">
              <w:rPr>
                <w:rFonts w:ascii="Chu Van An" w:hAnsi="Chu Van An" w:cs="Chu Van An"/>
              </w:rPr>
              <w:t>có nghiệm.</w:t>
            </w:r>
          </w:p>
          <w:p w14:paraId="6F32C54B" w14:textId="77777777" w:rsidR="00AD55FC" w:rsidRPr="00E80FF9" w:rsidRDefault="00AD55FC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25" w:dyaOrig="675" w14:anchorId="3826C8D1">
                <v:shape id="_x0000_i1568" type="#_x0000_t75" style="width:56.4pt;height:33.95pt" o:ole="">
                  <v:imagedata r:id="rId1076" o:title=""/>
                </v:shape>
                <o:OLEObject Type="Embed" ProgID="Equation.DSMT4" ShapeID="_x0000_i1568" DrawAspect="Content" ObjectID="_1689669937" r:id="rId1077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42F2C202">
                <v:shape id="_x0000_i1569" type="#_x0000_t75" style="width:33.95pt;height:14.25pt" o:ole="">
                  <v:imagedata r:id="rId1078" o:title=""/>
                </v:shape>
                <o:OLEObject Type="Embed" ProgID="Equation.DSMT4" ShapeID="_x0000_i1569" DrawAspect="Content" ObjectID="_1689669938" r:id="rId1079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09C7CCF4" w14:textId="77777777" w:rsidR="00AD55FC" w:rsidRPr="00E80FF9" w:rsidRDefault="00AD55FC" w:rsidP="00C82C5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76099686">
                <v:shape id="_x0000_i1570" type="#_x0000_t75" style="width:33.3pt;height:14.25pt" o:ole="">
                  <v:imagedata r:id="rId1080" o:title=""/>
                </v:shape>
                <o:OLEObject Type="Embed" ProgID="Equation.DSMT4" ShapeID="_x0000_i1570" DrawAspect="Content" ObjectID="_1689669939" r:id="rId1081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455" w:dyaOrig="675" w14:anchorId="68E07DAD">
                <v:shape id="_x0000_i1571" type="#_x0000_t75" style="width:72.7pt;height:33.95pt" o:ole="">
                  <v:imagedata r:id="rId1082" o:title=""/>
                </v:shape>
                <o:OLEObject Type="Embed" ProgID="Equation.DSMT4" ShapeID="_x0000_i1571" DrawAspect="Content" ObjectID="_1689669940" r:id="rId1083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510E661C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3070263A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97741AE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1F9C68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C026B7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07796FAD" w14:textId="77777777" w:rsidTr="00AD55FC">
        <w:tc>
          <w:tcPr>
            <w:tcW w:w="5807" w:type="dxa"/>
            <w:shd w:val="clear" w:color="auto" w:fill="auto"/>
          </w:tcPr>
          <w:p w14:paraId="1264D789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13:</w:t>
            </w:r>
            <w:r w:rsidRPr="00E80FF9">
              <w:rPr>
                <w:rFonts w:ascii="Chu Van An" w:hAnsi="Chu Van An" w:cs="Chu Van An"/>
              </w:rPr>
              <w:t xml:space="preserve">Có tất cả bao nhiêu giá trị nguyên của tham số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10" w14:anchorId="07423E60">
                <v:shape id="_x0000_i1572" type="#_x0000_t75" style="width:12.25pt;height:10.2pt" o:ole="">
                  <v:imagedata r:id="rId1084" o:title=""/>
                </v:shape>
                <o:OLEObject Type="Embed" ProgID="Equation.DSMT4" ShapeID="_x0000_i1572" DrawAspect="Content" ObjectID="_1689669941" r:id="rId1085"/>
              </w:object>
            </w:r>
            <w:r w:rsidRPr="00E80FF9">
              <w:rPr>
                <w:rFonts w:ascii="Chu Van An" w:hAnsi="Chu Van An" w:cs="Chu Van An"/>
              </w:rPr>
              <w:t xml:space="preserve"> thuộc khoảng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05" w14:anchorId="135FAB44">
                <v:shape id="_x0000_i1573" type="#_x0000_t75" style="width:46.2pt;height:20.4pt" o:ole="">
                  <v:imagedata r:id="rId1086" o:title=""/>
                </v:shape>
                <o:OLEObject Type="Embed" ProgID="Equation.DSMT4" ShapeID="_x0000_i1573" DrawAspect="Content" ObjectID="_1689669942" r:id="rId1087"/>
              </w:object>
            </w:r>
            <w:r w:rsidRPr="00E80FF9">
              <w:rPr>
                <w:rFonts w:ascii="Chu Van An" w:hAnsi="Chu Van An" w:cs="Chu Van An"/>
              </w:rPr>
              <w:t xml:space="preserve"> để phương trình </w:t>
            </w:r>
            <w:r w:rsidRPr="00E80FF9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65" w:dyaOrig="405" w14:anchorId="583A00A1">
                <v:shape id="_x0000_i1574" type="#_x0000_t75" style="width:158.25pt;height:20.4pt" o:ole="">
                  <v:imagedata r:id="rId1088" o:title=""/>
                </v:shape>
                <o:OLEObject Type="Embed" ProgID="Equation.DSMT4" ShapeID="_x0000_i1574" DrawAspect="Content" ObjectID="_1689669943" r:id="rId1089"/>
              </w:object>
            </w:r>
            <w:r w:rsidRPr="00E80FF9">
              <w:rPr>
                <w:rFonts w:ascii="Chu Van An" w:hAnsi="Chu Van An" w:cs="Chu Van An"/>
              </w:rPr>
              <w:t xml:space="preserve"> có ba nghiệm phân biệt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90" w:dyaOrig="360" w14:anchorId="443711C8">
                <v:shape id="_x0000_i1575" type="#_x0000_t75" style="width:49.6pt;height:18.35pt" o:ole="">
                  <v:imagedata r:id="rId1090" o:title=""/>
                </v:shape>
                <o:OLEObject Type="Embed" ProgID="Equation.DSMT4" ShapeID="_x0000_i1575" DrawAspect="Content" ObjectID="_1689669944" r:id="rId1091"/>
              </w:object>
            </w:r>
            <w:r w:rsidRPr="00E80FF9">
              <w:rPr>
                <w:rFonts w:ascii="Chu Van An" w:hAnsi="Chu Van An" w:cs="Chu Van An"/>
              </w:rPr>
              <w:t xml:space="preserve"> thỏa mãn </w:t>
            </w:r>
            <w:r w:rsidRPr="00E80FF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650" w:dyaOrig="360" w14:anchorId="0FB1F1B6">
                <v:shape id="_x0000_i1576" type="#_x0000_t75" style="width:82.2pt;height:18.35pt" o:ole="">
                  <v:imagedata r:id="rId1092" o:title=""/>
                </v:shape>
                <o:OLEObject Type="Embed" ProgID="Equation.DSMT4" ShapeID="_x0000_i1576" DrawAspect="Content" ObjectID="_1689669945" r:id="rId1093"/>
              </w:object>
            </w:r>
            <w:r w:rsidRPr="00E80FF9">
              <w:rPr>
                <w:rFonts w:ascii="Chu Van An" w:hAnsi="Chu Van An" w:cs="Chu Van An"/>
              </w:rPr>
              <w:t>?</w:t>
            </w:r>
          </w:p>
          <w:p w14:paraId="41AD5BB7" w14:textId="77777777" w:rsidR="00AD55FC" w:rsidRPr="00E80FF9" w:rsidRDefault="00AD55FC" w:rsidP="00C82C5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285" w14:anchorId="3892949B">
                <v:shape id="_x0000_i1577" type="#_x0000_t75" style="width:17pt;height:14.25pt" o:ole="">
                  <v:imagedata r:id="rId1094" o:title=""/>
                </v:shape>
                <o:OLEObject Type="Embed" ProgID="Equation.DSMT4" ShapeID="_x0000_i1577" DrawAspect="Content" ObjectID="_1689669946" r:id="rId1095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285" w14:anchorId="6A5BCEB4">
                <v:shape id="_x0000_i1578" type="#_x0000_t75" style="width:17pt;height:14.25pt" o:ole="">
                  <v:imagedata r:id="rId1096" o:title=""/>
                </v:shape>
                <o:OLEObject Type="Embed" ProgID="Equation.DSMT4" ShapeID="_x0000_i1578" DrawAspect="Content" ObjectID="_1689669947" r:id="rId1097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F15CBC5">
                <v:shape id="_x0000_i1579" type="#_x0000_t75" style="width:12.25pt;height:14.25pt" o:ole="">
                  <v:imagedata r:id="rId1098" o:title=""/>
                </v:shape>
                <o:OLEObject Type="Embed" ProgID="Equation.DSMT4" ShapeID="_x0000_i1579" DrawAspect="Content" ObjectID="_1689669948" r:id="rId1099"/>
              </w:objec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80FF9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240" w:dyaOrig="285" w14:anchorId="6237327C">
                <v:shape id="_x0000_i1580" type="#_x0000_t75" style="width:12.25pt;height:14.25pt" o:ole="">
                  <v:imagedata r:id="rId1100" o:title=""/>
                </v:shape>
                <o:OLEObject Type="Embed" ProgID="Equation.DSMT4" ShapeID="_x0000_i1580" DrawAspect="Content" ObjectID="_1689669949" r:id="rId1101"/>
              </w:object>
            </w:r>
          </w:p>
          <w:p w14:paraId="32A4571E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65AEF95B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4A101A3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C87B12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926258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E80FF9" w:rsidRPr="00E80FF9" w14:paraId="79B812B2" w14:textId="77777777" w:rsidTr="00AD55FC">
        <w:tc>
          <w:tcPr>
            <w:tcW w:w="5807" w:type="dxa"/>
            <w:shd w:val="clear" w:color="auto" w:fill="auto"/>
          </w:tcPr>
          <w:p w14:paraId="58BE00F6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E80FF9">
              <w:rPr>
                <w:rFonts w:ascii="Chu Van An" w:hAnsi="Chu Van An" w:cs="Chu Van An"/>
              </w:rPr>
              <w:t xml:space="preserve">Tìm tất </w:t>
            </w:r>
            <w:r w:rsidRPr="00E80FF9">
              <w:rPr>
                <w:rFonts w:ascii="Chu Van An" w:hAnsi="Chu Van An" w:cs="Chu Van An"/>
                <w:lang w:val="vi-VN"/>
              </w:rPr>
              <w:t xml:space="preserve">các giá trị của tham số thực </w:t>
            </w:r>
            <w:r w:rsidRPr="00E80FF9">
              <w:rPr>
                <w:rFonts w:ascii="Chu Van An" w:hAnsi="Chu Van An" w:cs="Chu Van An"/>
                <w:noProof/>
                <w:position w:val="-6"/>
              </w:rPr>
              <w:drawing>
                <wp:inline distT="0" distB="0" distL="0" distR="0" wp14:anchorId="1BE87A70" wp14:editId="40ADE850">
                  <wp:extent cx="161925" cy="142875"/>
                  <wp:effectExtent l="0" t="0" r="9525" b="9525"/>
                  <wp:docPr id="976" name="Picture 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80FF9">
              <w:rPr>
                <w:rFonts w:ascii="Chu Van An" w:hAnsi="Chu Van An" w:cs="Chu Van An"/>
                <w:lang w:val="vi-VN"/>
              </w:rPr>
              <w:t xml:space="preserve"> sao cho phương trình sau có nghiệm</w:t>
            </w:r>
            <w:r w:rsidRPr="00E80FF9">
              <w:rPr>
                <w:rFonts w:ascii="Chu Van An" w:hAnsi="Chu Van An" w:cs="Chu Van An"/>
              </w:rPr>
              <w:t xml:space="preserve">: </w:t>
            </w:r>
            <w:r w:rsidRPr="00E80FF9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4545" w:dyaOrig="450" w14:anchorId="7A98AACA">
                <v:shape id="_x0000_i1581" type="#_x0000_t75" style="width:227.55pt;height:22.4pt" o:ole="">
                  <v:imagedata r:id="rId1103" o:title=""/>
                </v:shape>
                <o:OLEObject Type="Embed" ProgID="Equation.DSMT4" ShapeID="_x0000_i1581" DrawAspect="Content" ObjectID="_1689669950" r:id="rId1104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278844F7" w14:textId="77777777" w:rsidR="00AD55FC" w:rsidRPr="00E80FF9" w:rsidRDefault="00AD55FC" w:rsidP="00C82C5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395" w:dyaOrig="675" w14:anchorId="4DDD0F3A">
                <v:shape id="_x0000_i1582" type="#_x0000_t75" style="width:69.95pt;height:33.95pt" o:ole="">
                  <v:imagedata r:id="rId1105" o:title=""/>
                </v:shape>
                <o:OLEObject Type="Embed" ProgID="Equation.DSMT4" ShapeID="_x0000_i1582" DrawAspect="Content" ObjectID="_1689669951" r:id="rId1106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0C37B14A" w14:textId="45A0090E" w:rsidR="00AD55FC" w:rsidRPr="00E80FF9" w:rsidRDefault="00AD55FC" w:rsidP="00C82C5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 xml:space="preserve">B. 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2175" w:dyaOrig="675" w14:anchorId="349E0A0C">
                <v:shape id="_x0000_i1583" type="#_x0000_t75" style="width:108.7pt;height:33.95pt" o:ole="">
                  <v:imagedata r:id="rId1107" o:title=""/>
                </v:shape>
                <o:OLEObject Type="Embed" ProgID="Equation.DSMT4" ShapeID="_x0000_i1583" DrawAspect="Content" ObjectID="_1689669952" r:id="rId1108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4333E03A" w14:textId="77777777" w:rsidR="00AD55FC" w:rsidRPr="00E80FF9" w:rsidRDefault="00AD55FC" w:rsidP="00C82C5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80FF9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2DF4505E">
                <v:shape id="_x0000_i1584" type="#_x0000_t75" style="width:53pt;height:33.95pt" o:ole="">
                  <v:imagedata r:id="rId1109" o:title=""/>
                </v:shape>
                <o:OLEObject Type="Embed" ProgID="Equation.DSMT4" ShapeID="_x0000_i1584" DrawAspect="Content" ObjectID="_1689669953" r:id="rId1110"/>
              </w:object>
            </w:r>
            <w:r w:rsidRPr="00E80FF9">
              <w:rPr>
                <w:rFonts w:ascii="Chu Van An" w:hAnsi="Chu Van An" w:cs="Chu Van An"/>
              </w:rPr>
              <w:t>.</w:t>
            </w:r>
            <w:r w:rsidRPr="00E80FF9">
              <w:rPr>
                <w:rFonts w:ascii="Chu Van An" w:hAnsi="Chu Van An" w:cs="Chu Van An"/>
                <w:b/>
                <w:color w:val="0000FF"/>
              </w:rPr>
              <w:tab/>
            </w:r>
          </w:p>
          <w:p w14:paraId="4F992824" w14:textId="31CA9145" w:rsidR="00AD55FC" w:rsidRPr="00E80FF9" w:rsidRDefault="00AD55FC" w:rsidP="00C82C5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80FF9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E80FF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15" w14:anchorId="10BBF01B">
                <v:shape id="_x0000_i1585" type="#_x0000_t75" style="width:29.9pt;height:15.6pt" o:ole="">
                  <v:imagedata r:id="rId1111" o:title=""/>
                </v:shape>
                <o:OLEObject Type="Embed" ProgID="Equation.DSMT4" ShapeID="_x0000_i1585" DrawAspect="Content" ObjectID="_1689669954" r:id="rId1112"/>
              </w:object>
            </w:r>
            <w:r w:rsidRPr="00E80FF9">
              <w:rPr>
                <w:rFonts w:ascii="Chu Van An" w:hAnsi="Chu Van An" w:cs="Chu Van An"/>
              </w:rPr>
              <w:t>.</w:t>
            </w:r>
          </w:p>
          <w:p w14:paraId="41A5D920" w14:textId="77777777" w:rsidR="00AD55FC" w:rsidRPr="00E80FF9" w:rsidRDefault="00AD55FC" w:rsidP="00C82C5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000" w:type="dxa"/>
            <w:shd w:val="clear" w:color="auto" w:fill="auto"/>
          </w:tcPr>
          <w:p w14:paraId="1287779F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204BDD0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AF2D776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140B04C" w14:textId="77777777" w:rsidR="00AD55FC" w:rsidRPr="00E80FF9" w:rsidRDefault="00AD55FC" w:rsidP="00C82C5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E80FF9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</w:tbl>
    <w:p w14:paraId="2914D847" w14:textId="77777777" w:rsidR="00E80FF9" w:rsidRDefault="00E80FF9" w:rsidP="000325E3">
      <w:pPr>
        <w:spacing w:line="240" w:lineRule="auto"/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</w:pPr>
    </w:p>
    <w:p w14:paraId="38BE3FCE" w14:textId="77777777" w:rsidR="00E80FF9" w:rsidRDefault="00E80FF9" w:rsidP="000325E3">
      <w:pPr>
        <w:spacing w:line="240" w:lineRule="auto"/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</w:pPr>
    </w:p>
    <w:p w14:paraId="7290C330" w14:textId="1FB9DF75" w:rsidR="000325E3" w:rsidRPr="00E80FF9" w:rsidRDefault="000325E3" w:rsidP="000325E3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E80FF9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 xml:space="preserve">_Bài tập </w:t>
      </w:r>
      <w:r w:rsidR="002A20B0" w:rsidRPr="00E80FF9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ôn tập cuối bài</w:t>
      </w:r>
      <w:r w:rsidRPr="00E80FF9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915"/>
        <w:gridCol w:w="4995"/>
      </w:tblGrid>
      <w:tr w:rsidR="00CD71EC" w:rsidRPr="00C44805" w14:paraId="4AEA4AFA" w14:textId="77777777" w:rsidTr="00CD71EC">
        <w:tc>
          <w:tcPr>
            <w:tcW w:w="6091" w:type="dxa"/>
            <w:shd w:val="clear" w:color="auto" w:fill="auto"/>
          </w:tcPr>
          <w:p w14:paraId="034BD84E" w14:textId="77777777" w:rsidR="00CD71EC" w:rsidRPr="00C44805" w:rsidRDefault="00CD71EC" w:rsidP="004339D5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1. </w:t>
            </w:r>
            <w:r w:rsidRPr="00C44805">
              <w:rPr>
                <w:rFonts w:ascii="Chu Van An" w:hAnsi="Chu Van An" w:cs="Chu Van An"/>
                <w:szCs w:val="24"/>
                <w:lang w:val="en-US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60" w:dyaOrig="408" w14:anchorId="6BFB3764">
                <v:shape id="_x0000_i64645" type="#_x0000_t75" style="width:48.25pt;height:20.4pt" o:ole="">
                  <v:imagedata r:id="rId1113" o:title=""/>
                </v:shape>
                <o:OLEObject Type="Embed" ProgID="Equation.DSMT4" ShapeID="_x0000_i64645" DrawAspect="Content" ObjectID="_1689669955" r:id="rId1114"/>
              </w:object>
            </w:r>
            <w:r w:rsidRPr="00C44805">
              <w:rPr>
                <w:rFonts w:ascii="Chu Van An" w:hAnsi="Chu Van An" w:cs="Chu Van An"/>
                <w:szCs w:val="24"/>
                <w:lang w:val="en-US"/>
              </w:rPr>
              <w:t>có đồ thị như hình dưới đây, gián đoạn tại điểm có hoành độ bằng bao nhiêu?</w:t>
            </w:r>
          </w:p>
          <w:p w14:paraId="0FB5E16F" w14:textId="77777777" w:rsidR="00CD71EC" w:rsidRPr="00C44805" w:rsidRDefault="00CD71EC" w:rsidP="004339D5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Calibri" w:hAnsi="Chu Van An" w:cs="Chu Van An"/>
                <w:noProof/>
                <w:szCs w:val="24"/>
                <w:lang w:val="en-US" w:eastAsia="en-US"/>
              </w:rPr>
              <w:drawing>
                <wp:inline distT="0" distB="0" distL="0" distR="0" wp14:anchorId="05A28AC5" wp14:editId="47B26D1A">
                  <wp:extent cx="1323505" cy="1246910"/>
                  <wp:effectExtent l="0" t="0" r="0" b="0"/>
                  <wp:docPr id="911" name="Pictur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586156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551" cy="1247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62289" w14:textId="77777777" w:rsidR="00CD71EC" w:rsidRPr="00C44805" w:rsidRDefault="00CD71EC" w:rsidP="004339D5">
            <w:pPr>
              <w:pStyle w:val="ListParagraph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  <w:t xml:space="preserve">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132" w:dyaOrig="264" w14:anchorId="1F88E001">
                <v:shape id="_x0000_i64646" type="#_x0000_t75" style="width:6.8pt;height:13.6pt" o:ole="">
                  <v:imagedata r:id="rId1116" o:title=""/>
                </v:shape>
                <o:OLEObject Type="Embed" ProgID="Equation.DSMT4" ShapeID="_x0000_i64646" DrawAspect="Content" ObjectID="_1689669956" r:id="rId1117"/>
              </w:object>
            </w:r>
            <w:r w:rsidRPr="00C44805">
              <w:rPr>
                <w:rFonts w:ascii="Chu Van An" w:hAnsi="Chu Van An" w:cs="Chu Van An"/>
                <w:szCs w:val="24"/>
                <w:lang w:val="en-US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0" w:dyaOrig="276" w14:anchorId="610656C2">
                <v:shape id="_x0000_i64647" type="#_x0000_t75" style="width:8.85pt;height:13.6pt" o:ole="">
                  <v:imagedata r:id="rId1118" o:title=""/>
                </v:shape>
                <o:OLEObject Type="Embed" ProgID="Equation.DSMT4" ShapeID="_x0000_i64647" DrawAspect="Content" ObjectID="_1689669957" r:id="rId1119"/>
              </w:object>
            </w:r>
            <w:r w:rsidRPr="00C44805">
              <w:rPr>
                <w:rFonts w:ascii="Chu Van An" w:hAnsi="Chu Van An" w:cs="Chu Van An"/>
                <w:szCs w:val="24"/>
                <w:lang w:val="en-US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192" w:dyaOrig="264" w14:anchorId="4B3B4CDB">
                <v:shape id="_x0000_i64648" type="#_x0000_t75" style="width:8.85pt;height:13.6pt" o:ole="">
                  <v:imagedata r:id="rId1120" o:title=""/>
                </v:shape>
                <o:OLEObject Type="Embed" ProgID="Equation.DSMT4" ShapeID="_x0000_i64648" DrawAspect="Content" ObjectID="_1689669958" r:id="rId112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en-US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92" w:dyaOrig="276" w14:anchorId="3D005B7B">
                <v:shape id="_x0000_i64649" type="#_x0000_t75" style="width:8.85pt;height:13.6pt" o:ole="">
                  <v:imagedata r:id="rId1122" o:title=""/>
                </v:shape>
                <o:OLEObject Type="Embed" ProgID="Equation.DSMT4" ShapeID="_x0000_i64649" DrawAspect="Content" ObjectID="_1689669959" r:id="rId1123"/>
              </w:object>
            </w:r>
            <w:r w:rsidRPr="00C44805">
              <w:rPr>
                <w:rFonts w:ascii="Chu Van An" w:hAnsi="Chu Van An" w:cs="Chu Van An"/>
                <w:szCs w:val="24"/>
                <w:lang w:val="en-US"/>
              </w:rPr>
              <w:t>.</w:t>
            </w:r>
          </w:p>
          <w:p w14:paraId="4DB7CFF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FB2FE2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0CD889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7FEFCC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35116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08B2297" w14:textId="77777777" w:rsidTr="00CD71EC">
        <w:tc>
          <w:tcPr>
            <w:tcW w:w="6091" w:type="dxa"/>
            <w:shd w:val="clear" w:color="auto" w:fill="auto"/>
          </w:tcPr>
          <w:p w14:paraId="194B44A5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2.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91" w:dyaOrig="411" w14:anchorId="51C24311">
                <v:shape id="_x0000_i64650" type="#_x0000_t75" style="width:29.2pt;height:21.05pt" o:ole="">
                  <v:imagedata r:id="rId1124" o:title=""/>
                </v:shape>
                <o:OLEObject Type="Embed" ProgID="Equation.DSMT4" ShapeID="_x0000_i64650" DrawAspect="Content" ObjectID="_1689669960" r:id="rId112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có đồ thị như hình vẽ. Chọn khẳng định </w:t>
            </w:r>
            <w:r w:rsidRPr="00C44805">
              <w:rPr>
                <w:rFonts w:ascii="Chu Van An" w:hAnsi="Chu Van An" w:cs="Chu Van An"/>
                <w:b/>
                <w:szCs w:val="24"/>
              </w:rPr>
              <w:t>đúng</w:t>
            </w:r>
            <w:r w:rsidRPr="00C44805">
              <w:rPr>
                <w:rFonts w:ascii="Chu Van An" w:hAnsi="Chu Van An" w:cs="Chu Van An"/>
                <w:szCs w:val="24"/>
              </w:rPr>
              <w:t xml:space="preserve"> trong các khẳng định sau?</w:t>
            </w:r>
          </w:p>
          <w:p w14:paraId="7795300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noProof/>
                <w:sz w:val="24"/>
                <w:szCs w:val="24"/>
                <w:lang w:eastAsia="vi-VN"/>
              </w:rPr>
              <w:drawing>
                <wp:inline distT="0" distB="0" distL="0" distR="0" wp14:anchorId="23104781" wp14:editId="4293D729">
                  <wp:extent cx="1781298" cy="1661801"/>
                  <wp:effectExtent l="0" t="0" r="9525" b="0"/>
                  <wp:docPr id="21324830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31104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221" cy="166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605E5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91" w:dyaOrig="411" w14:anchorId="2493C4A9">
                <v:shape id="_x0000_i64651" type="#_x0000_t75" style="width:29.2pt;height:21.05pt" o:ole="">
                  <v:imagedata r:id="rId1127" o:title=""/>
                </v:shape>
                <o:OLEObject Type="Embed" ProgID="Equation.DSMT4" ShapeID="_x0000_i64651" DrawAspect="Content" ObjectID="_1689669961" r:id="rId112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7" w:dyaOrig="283" w14:anchorId="53EC46EF">
                <v:shape id="_x0000_i64652" type="#_x0000_t75" style="width:26.5pt;height:14.25pt" o:ole="">
                  <v:imagedata r:id="rId1129" o:title=""/>
                </v:shape>
                <o:OLEObject Type="Embed" ProgID="Equation.DSMT4" ShapeID="_x0000_i64652" DrawAspect="Content" ObjectID="_1689669962" r:id="rId113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0F71A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91" w:dyaOrig="411" w14:anchorId="2A6A19DD">
                <v:shape id="_x0000_i64653" type="#_x0000_t75" style="width:29.2pt;height:21.05pt" o:ole="">
                  <v:imagedata r:id="rId1131" o:title=""/>
                </v:shape>
                <o:OLEObject Type="Embed" ProgID="Equation.DSMT4" ShapeID="_x0000_i64653" DrawAspect="Content" ObjectID="_1689669963" r:id="rId113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trên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7" w:dyaOrig="257" w14:anchorId="436F015C">
                <v:shape id="_x0000_i64654" type="#_x0000_t75" style="width:12.9pt;height:12.9pt" o:ole="">
                  <v:imagedata r:id="rId1133" o:title=""/>
                </v:shape>
                <o:OLEObject Type="Embed" ProgID="Equation.DSMT4" ShapeID="_x0000_i64654" DrawAspect="Content" ObjectID="_1689669964" r:id="rId113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87721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91" w:dyaOrig="411" w14:anchorId="14940A9B">
                <v:shape id="_x0000_i64655" type="#_x0000_t75" style="width:29.2pt;height:21.05pt" o:ole="">
                  <v:imagedata r:id="rId1135" o:title=""/>
                </v:shape>
                <o:OLEObject Type="Embed" ProgID="Equation.DSMT4" ShapeID="_x0000_i64655" DrawAspect="Content" ObjectID="_1689669965" r:id="rId113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trên khoảng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81" w:dyaOrig="411" w14:anchorId="0E678A2B">
                <v:shape id="_x0000_i64656" type="#_x0000_t75" style="width:34.65pt;height:21.05pt" o:ole="">
                  <v:imagedata r:id="rId1137" o:title=""/>
                </v:shape>
                <o:OLEObject Type="Embed" ProgID="Equation.DSMT4" ShapeID="_x0000_i64656" DrawAspect="Content" ObjectID="_1689669966" r:id="rId113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311AE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91" w:dyaOrig="411" w14:anchorId="352C4D64">
                <v:shape id="_x0000_i64657" type="#_x0000_t75" style="width:29.2pt;height:21.05pt" o:ole="">
                  <v:imagedata r:id="rId1139" o:title=""/>
                </v:shape>
                <o:OLEObject Type="Embed" ProgID="Equation.DSMT4" ShapeID="_x0000_i64657" DrawAspect="Content" ObjectID="_1689669967" r:id="rId114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81" w:dyaOrig="283" w14:anchorId="7FA1D0E3">
                <v:shape id="_x0000_i64658" type="#_x0000_t75" style="width:34.65pt;height:14.25pt" o:ole="">
                  <v:imagedata r:id="rId1141" o:title=""/>
                </v:shape>
                <o:OLEObject Type="Embed" ProgID="Equation.DSMT4" ShapeID="_x0000_i64658" DrawAspect="Content" ObjectID="_1689669968" r:id="rId114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E1C00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C90712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C52EB1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11DB7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C1C9BA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CC953D0" w14:textId="77777777" w:rsidTr="00CD71EC">
        <w:tc>
          <w:tcPr>
            <w:tcW w:w="6091" w:type="dxa"/>
            <w:shd w:val="clear" w:color="auto" w:fill="auto"/>
          </w:tcPr>
          <w:p w14:paraId="34BAD00D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3.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60" w:dyaOrig="405" w14:anchorId="7DD79351">
                <v:shape id="_x0000_i64659" type="#_x0000_t75" style="width:48.25pt;height:20.4pt" o:ole="">
                  <v:imagedata r:id="rId1143" o:title=""/>
                </v:shape>
                <o:OLEObject Type="Embed" ProgID="Equation.DSMT4" ShapeID="_x0000_i64659" DrawAspect="Content" ObjectID="_1689669969" r:id="rId1144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có đồ thị dưới đây,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705" w:dyaOrig="405" w14:anchorId="523B7832">
                <v:shape id="_x0000_i64660" type="#_x0000_t75" style="width:35.3pt;height:20.4pt" o:ole="">
                  <v:imagedata r:id="rId1145" o:title=""/>
                </v:shape>
                <o:OLEObject Type="Embed" ProgID="Equation.DSMT4" ShapeID="_x0000_i64660" DrawAspect="Content" ObjectID="_1689669970" r:id="rId1146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hàm số gián đoạn tại điểm nào?</w:t>
            </w:r>
          </w:p>
          <w:p w14:paraId="7DCC4A5A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CB21BAF" wp14:editId="17DCCF9C">
                  <wp:extent cx="3194462" cy="1883302"/>
                  <wp:effectExtent l="0" t="0" r="6350" b="3175"/>
                  <wp:docPr id="912" name="Picture 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336138" name="Hình ảnh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531" cy="1885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D516A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4E7EF40C">
                <v:shape id="_x0000_i64661" type="#_x0000_t75" style="width:27.85pt;height:13.6pt" o:ole="">
                  <v:imagedata r:id="rId1148" o:title=""/>
                </v:shape>
                <o:OLEObject Type="Embed" ProgID="Equation.DSMT4" ShapeID="_x0000_i64661" DrawAspect="Content" ObjectID="_1689669971" r:id="rId11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25" w:dyaOrig="285" w14:anchorId="7765610C">
                <v:shape id="_x0000_i64662" type="#_x0000_t75" style="width:26.5pt;height:14.25pt" o:ole="">
                  <v:imagedata r:id="rId1150" o:title=""/>
                </v:shape>
                <o:OLEObject Type="Embed" ProgID="Equation.DSMT4" ShapeID="_x0000_i64662" DrawAspect="Content" ObjectID="_1689669972" r:id="rId11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074910C2">
                <v:shape id="_x0000_i64663" type="#_x0000_t75" style="width:27.85pt;height:14.25pt" o:ole="">
                  <v:imagedata r:id="rId1152" o:title=""/>
                </v:shape>
                <o:OLEObject Type="Embed" ProgID="Equation.DSMT4" ShapeID="_x0000_i64663" DrawAspect="Content" ObjectID="_1689669973" r:id="rId11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85" w14:anchorId="19149EA6">
                <v:shape id="_x0000_i64664" type="#_x0000_t75" style="width:27.15pt;height:14.25pt" o:ole="">
                  <v:imagedata r:id="rId1154" o:title=""/>
                </v:shape>
                <o:OLEObject Type="Embed" ProgID="Equation.DSMT4" ShapeID="_x0000_i64664" DrawAspect="Content" ObjectID="_1689669974" r:id="rId11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39069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CBE490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B03CB7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A2344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8BB842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D822299" w14:textId="77777777" w:rsidTr="00CD71EC">
        <w:tc>
          <w:tcPr>
            <w:tcW w:w="6091" w:type="dxa"/>
            <w:shd w:val="clear" w:color="auto" w:fill="auto"/>
          </w:tcPr>
          <w:p w14:paraId="72A11A4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4.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Hình nào trong các hình dưới đây là đồ thị của hàm số không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7" w:dyaOrig="283" w14:anchorId="4716F450">
                <v:shape id="_x0000_i64665" type="#_x0000_t75" style="width:26.5pt;height:14.25pt" o:ole="">
                  <v:imagedata r:id="rId1156" o:title=""/>
                </v:shape>
                <o:OLEObject Type="Embed" ProgID="Equation.DSMT4" ShapeID="_x0000_i64665" DrawAspect="Content" ObjectID="_1689669975" r:id="rId11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29799C6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drawing>
                <wp:inline distT="0" distB="0" distL="0" distR="0" wp14:anchorId="0D154EA5" wp14:editId="0576C18C">
                  <wp:extent cx="2277745" cy="1543050"/>
                  <wp:effectExtent l="0" t="0" r="8255" b="0"/>
                  <wp:docPr id="913" name="Picture 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43099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74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9715B3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b/>
                <w:noProof/>
                <w:color w:val="FFFF00"/>
                <w:sz w:val="24"/>
                <w:szCs w:val="24"/>
                <w:lang w:eastAsia="vi-VN"/>
              </w:rPr>
              <w:drawing>
                <wp:inline distT="0" distB="0" distL="0" distR="0" wp14:anchorId="37EBD4C7" wp14:editId="6D4EA39E">
                  <wp:extent cx="2326640" cy="1583690"/>
                  <wp:effectExtent l="0" t="0" r="0" b="0"/>
                  <wp:docPr id="914" name="Picture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26753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640" cy="158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color w:val="FFFF00"/>
                <w:sz w:val="24"/>
                <w:szCs w:val="24"/>
                <w:lang w:val="fr-FR"/>
              </w:rPr>
              <w:t>.</w:t>
            </w:r>
          </w:p>
          <w:p w14:paraId="4CC4C08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drawing>
                <wp:inline distT="0" distB="0" distL="0" distR="0" wp14:anchorId="7CE7CF9E" wp14:editId="6414DDE7">
                  <wp:extent cx="2302510" cy="1575435"/>
                  <wp:effectExtent l="0" t="0" r="2540" b="5715"/>
                  <wp:docPr id="915" name="Picture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68409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510" cy="157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31B687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eastAsia="vi-VN"/>
              </w:rPr>
              <w:drawing>
                <wp:inline distT="0" distB="0" distL="0" distR="0" wp14:anchorId="0F91CA5A" wp14:editId="670C9398">
                  <wp:extent cx="2383790" cy="1697990"/>
                  <wp:effectExtent l="0" t="0" r="0" b="0"/>
                  <wp:docPr id="916" name="Picture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081635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3790" cy="1697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D84750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D8968E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3B8B237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  <w:p w14:paraId="63DC5E2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813DFE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8F87B29" w14:textId="77777777" w:rsidTr="00CD71EC">
        <w:tc>
          <w:tcPr>
            <w:tcW w:w="6091" w:type="dxa"/>
            <w:shd w:val="clear" w:color="auto" w:fill="auto"/>
          </w:tcPr>
          <w:p w14:paraId="1476147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5.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8871132" wp14:editId="20ABA958">
                  <wp:extent cx="617220" cy="259080"/>
                  <wp:effectExtent l="0" t="0" r="0" b="7620"/>
                  <wp:docPr id="9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88439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đồ thị như hình dưới đây:</w:t>
            </w:r>
          </w:p>
          <w:p w14:paraId="10FBB44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748C6A4F" wp14:editId="49D754A1">
                  <wp:extent cx="2309284" cy="1811438"/>
                  <wp:effectExtent l="0" t="0" r="0" b="0"/>
                  <wp:docPr id="9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045562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391" cy="1813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3FF79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 w:rsidRPr="00C44805">
              <w:rPr>
                <w:rFonts w:ascii="Chu Van An" w:hAnsi="Chu Van An" w:cs="Chu Van An"/>
                <w:b/>
                <w:bCs/>
                <w:sz w:val="24"/>
                <w:szCs w:val="24"/>
              </w:rPr>
              <w:t>sai.</w:t>
            </w:r>
          </w:p>
          <w:p w14:paraId="680A0FA1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64D68F1C" wp14:editId="163D1139">
                  <wp:extent cx="457200" cy="259080"/>
                  <wp:effectExtent l="0" t="0" r="0" b="7620"/>
                  <wp:docPr id="9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725603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65068108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720" w:dyaOrig="410" w14:anchorId="56A768C5">
                <v:shape id="_x0000_i64666" type="#_x0000_t75" style="width:36pt;height:20.4pt" o:ole="">
                  <v:imagedata r:id="rId1165" o:title=""/>
                </v:shape>
                <o:OLEObject Type="Embed" ProgID="Equation.DSMT4" ShapeID="_x0000_i64666" DrawAspect="Content" ObjectID="_1689669976" r:id="rId1166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4590FF2D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không liên tục trên </w:t>
            </w:r>
            <w:r w:rsidRPr="00C44805">
              <w:rPr>
                <w:rFonts w:ascii="Chu Van An" w:hAnsi="Chu Van An" w:cs="Chu Van An"/>
                <w:noProof/>
                <w:position w:val="-4"/>
                <w:szCs w:val="24"/>
              </w:rPr>
              <w:drawing>
                <wp:inline distT="0" distB="0" distL="0" distR="0" wp14:anchorId="3FCA6856" wp14:editId="531180A9">
                  <wp:extent cx="160020" cy="160020"/>
                  <wp:effectExtent l="0" t="0" r="0" b="0"/>
                  <wp:docPr id="92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89963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" cy="160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669A3112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noProof/>
                <w:position w:val="-14"/>
                <w:szCs w:val="24"/>
              </w:rPr>
              <w:drawing>
                <wp:inline distT="0" distB="0" distL="0" distR="0" wp14:anchorId="6181AFEE" wp14:editId="474723D0">
                  <wp:extent cx="487680" cy="259080"/>
                  <wp:effectExtent l="0" t="0" r="7620" b="7620"/>
                  <wp:docPr id="92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0464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4459639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44D9E5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20BF982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13D5E1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A4EB81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0475E74" w14:textId="77777777" w:rsidTr="00CD71EC">
        <w:tc>
          <w:tcPr>
            <w:tcW w:w="6091" w:type="dxa"/>
            <w:shd w:val="clear" w:color="auto" w:fill="auto"/>
          </w:tcPr>
          <w:p w14:paraId="0F99879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79" w:dyaOrig="399" w14:anchorId="6F6B20E2">
                <v:shape id="_x0000_i64667" type="#_x0000_t75" style="width:29.2pt;height:20.4pt" o:ole="">
                  <v:imagedata r:id="rId1169" o:title=""/>
                </v:shape>
                <o:OLEObject Type="Embed" ProgID="Equation.DSMT4" ShapeID="_x0000_i64667" DrawAspect="Content" ObjectID="_1689669977" r:id="rId117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 bên</w:t>
            </w:r>
          </w:p>
          <w:p w14:paraId="0FF3B8C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eastAsia="Arial" w:hAnsi="Chu Van An" w:cs="Chu Van An"/>
                <w:sz w:val="24"/>
                <w:szCs w:val="24"/>
              </w:rPr>
              <w:object w:dxaOrig="4384" w:dyaOrig="3060" w14:anchorId="7BD97DB3">
                <v:shape id="_x0000_i64668" type="#_x0000_t75" style="width:220.1pt;height:152.85pt" o:ole="">
                  <v:imagedata r:id="rId1171" o:title=""/>
                </v:shape>
                <o:OLEObject Type="Embed" ProgID="PBrush" ShapeID="_x0000_i64668" DrawAspect="Content" ObjectID="_1689669978" r:id="rId1172"/>
              </w:object>
            </w:r>
          </w:p>
          <w:p w14:paraId="14053723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hAnsi="Chu Van An" w:cs="Chu Van An"/>
                <w:szCs w:val="24"/>
              </w:rPr>
              <w:t>Trong các mệnh đề sau, mệnh đề nào đúng?</w:t>
            </w:r>
          </w:p>
          <w:p w14:paraId="27210911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khoảng </w:t>
            </w:r>
            <w:r w:rsidRPr="00C44805">
              <w:rPr>
                <w:rFonts w:ascii="Chu Van An" w:eastAsia="Calibri" w:hAnsi="Chu Van An" w:cs="Chu Van An"/>
                <w:position w:val="-14"/>
                <w:szCs w:val="24"/>
              </w:rPr>
              <w:object w:dxaOrig="900" w:dyaOrig="399" w14:anchorId="61B8491E">
                <v:shape id="_x0000_i64669" type="#_x0000_t75" style="width:44.85pt;height:20.4pt" o:ole="">
                  <v:imagedata r:id="rId1173" o:title=""/>
                </v:shape>
                <o:OLEObject Type="Embed" ProgID="Equation.DSMT4" ShapeID="_x0000_i64669" DrawAspect="Content" ObjectID="_1689669979" r:id="rId1174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3965925D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lên tục trên </w:t>
            </w:r>
            <w:r w:rsidRPr="00C44805">
              <w:rPr>
                <w:rFonts w:ascii="Chu Van An" w:eastAsia="Calibri" w:hAnsi="Chu Van An" w:cs="Chu Van An"/>
                <w:position w:val="-14"/>
                <w:szCs w:val="24"/>
              </w:rPr>
              <w:object w:dxaOrig="836" w:dyaOrig="399" w14:anchorId="75D9DEEF">
                <v:shape id="_x0000_i64670" type="#_x0000_t75" style="width:42.1pt;height:20.4pt" o:ole="">
                  <v:imagedata r:id="rId1175" o:title=""/>
                </v:shape>
                <o:OLEObject Type="Embed" ProgID="Equation.DSMT4" ShapeID="_x0000_i64670" DrawAspect="Content" ObjectID="_1689669980" r:id="rId1176"/>
              </w:object>
            </w:r>
            <w:r w:rsidRPr="00C44805">
              <w:rPr>
                <w:rFonts w:ascii="Chu Van An" w:eastAsia="Calibri" w:hAnsi="Chu Van An" w:cs="Chu Van An"/>
                <w:szCs w:val="24"/>
              </w:rPr>
              <w:t>.</w:t>
            </w:r>
          </w:p>
          <w:p w14:paraId="08ACD4AD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khoảng </w:t>
            </w:r>
            <w:r w:rsidRPr="00C44805">
              <w:rPr>
                <w:rFonts w:ascii="Chu Van An" w:eastAsia="Calibri" w:hAnsi="Chu Van An" w:cs="Chu Van An"/>
                <w:position w:val="-14"/>
                <w:szCs w:val="24"/>
              </w:rPr>
              <w:object w:dxaOrig="1710" w:dyaOrig="399" w14:anchorId="424A6B43">
                <v:shape id="_x0000_i64671" type="#_x0000_t75" style="width:85.6pt;height:20.4pt" o:ole="">
                  <v:imagedata r:id="rId1177" o:title=""/>
                </v:shape>
                <o:OLEObject Type="Embed" ProgID="Equation.DSMT4" ShapeID="_x0000_i64671" DrawAspect="Content" ObjectID="_1689669981" r:id="rId1178"/>
              </w:object>
            </w:r>
            <w:r w:rsidRPr="00C44805">
              <w:rPr>
                <w:rFonts w:ascii="Chu Van An" w:eastAsia="Calibri" w:hAnsi="Chu Van An" w:cs="Chu Van An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và </w:t>
            </w:r>
            <w:r w:rsidRPr="00C44805">
              <w:rPr>
                <w:rFonts w:ascii="Chu Van An" w:eastAsia="Calibri" w:hAnsi="Chu Van An" w:cs="Chu Van An"/>
                <w:position w:val="-14"/>
                <w:szCs w:val="24"/>
              </w:rPr>
              <w:object w:dxaOrig="784" w:dyaOrig="399" w14:anchorId="3C01CDAB">
                <v:shape id="_x0000_i64672" type="#_x0000_t75" style="width:38.7pt;height:20.4pt" o:ole="">
                  <v:imagedata r:id="rId1179" o:title=""/>
                </v:shape>
                <o:OLEObject Type="Embed" ProgID="Equation.DSMT4" ShapeID="_x0000_i64672" DrawAspect="Content" ObjectID="_1689669982" r:id="rId1180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6967B0FC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liên tục trên khoảng </w:t>
            </w:r>
            <w:r w:rsidRPr="00C44805">
              <w:rPr>
                <w:rFonts w:ascii="Chu Van An" w:eastAsia="Calibri" w:hAnsi="Chu Van An" w:cs="Chu Van An"/>
                <w:position w:val="-14"/>
                <w:szCs w:val="24"/>
              </w:rPr>
              <w:object w:dxaOrig="784" w:dyaOrig="399" w14:anchorId="2C3BFB47">
                <v:shape id="_x0000_i64673" type="#_x0000_t75" style="width:38.7pt;height:20.4pt" o:ole="">
                  <v:imagedata r:id="rId1181" o:title=""/>
                </v:shape>
                <o:OLEObject Type="Embed" ProgID="Equation.DSMT4" ShapeID="_x0000_i64673" DrawAspect="Content" ObjectID="_1689669983" r:id="rId1182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49FD9FF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1EEC09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F5E3B7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1D08D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DE8350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F8F80F0" w14:textId="77777777" w:rsidTr="00CD71EC">
        <w:tc>
          <w:tcPr>
            <w:tcW w:w="6091" w:type="dxa"/>
            <w:shd w:val="clear" w:color="auto" w:fill="auto"/>
          </w:tcPr>
          <w:p w14:paraId="7CFF6D3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88" w:dyaOrig="408" w14:anchorId="1423AAB0">
                <v:shape id="_x0000_i64674" type="#_x0000_t75" style="width:29.2pt;height:20.4pt" o:ole="">
                  <v:imagedata r:id="rId1183" o:title=""/>
                </v:shape>
                <o:OLEObject Type="Embed" ProgID="Equation.DSMT4" ShapeID="_x0000_i64674" DrawAspect="Content" ObjectID="_1689669984" r:id="rId118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đồ thị như hình vẽ. Hỏi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88" w:dyaOrig="408" w14:anchorId="3757D7E3">
                <v:shape id="_x0000_i64675" type="#_x0000_t75" style="width:29.2pt;height:20.4pt" o:ole="">
                  <v:imagedata r:id="rId1185" o:title=""/>
                </v:shape>
                <o:OLEObject Type="Embed" ProgID="Equation.DSMT4" ShapeID="_x0000_i64675" DrawAspect="Content" ObjectID="_1689669985" r:id="rId118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không liên tục tại điểm nào sau đây?</w:t>
            </w:r>
          </w:p>
          <w:p w14:paraId="6E0DD88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sz w:val="24"/>
                <w:szCs w:val="24"/>
              </w:rPr>
              <w:object w:dxaOrig="2460" w:dyaOrig="2220" w14:anchorId="4001F0EA">
                <v:shape id="_x0000_i64676" type="#_x0000_t75" style="width:122.95pt;height:110.7pt" o:ole="">
                  <v:imagedata r:id="rId1187" o:title=""/>
                </v:shape>
                <o:OLEObject Type="Embed" ProgID="GraphFile" ShapeID="_x0000_i64676" DrawAspect="Content" ObjectID="_1689669986" r:id="rId1188"/>
              </w:object>
            </w:r>
          </w:p>
          <w:p w14:paraId="2438B57F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8" w:dyaOrig="360" w14:anchorId="2584057F">
                <v:shape id="_x0000_i64677" type="#_x0000_t75" style="width:33.3pt;height:19pt" o:ole="">
                  <v:imagedata r:id="rId1189" o:title=""/>
                </v:shape>
                <o:OLEObject Type="Embed" ProgID="Equation.DSMT4" ShapeID="_x0000_i64677" DrawAspect="Content" ObjectID="_1689669987" r:id="rId119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12" w:dyaOrig="360" w14:anchorId="54D38D5C">
                <v:shape id="_x0000_i64678" type="#_x0000_t75" style="width:30.55pt;height:19pt" o:ole="">
                  <v:imagedata r:id="rId1191" o:title=""/>
                </v:shape>
                <o:OLEObject Type="Embed" ProgID="Equation.DSMT4" ShapeID="_x0000_i64678" DrawAspect="Content" ObjectID="_1689669988" r:id="rId119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8" w:dyaOrig="360" w14:anchorId="52E2F36A">
                <v:shape id="_x0000_i64679" type="#_x0000_t75" style="width:33.3pt;height:19pt" o:ole="">
                  <v:imagedata r:id="rId1193" o:title=""/>
                </v:shape>
                <o:OLEObject Type="Embed" ProgID="Equation.DSMT4" ShapeID="_x0000_i64679" DrawAspect="Content" ObjectID="_1689669989" r:id="rId119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00" w:dyaOrig="360" w14:anchorId="67A1000C">
                <v:shape id="_x0000_i64680" type="#_x0000_t75" style="width:29.9pt;height:19pt" o:ole="">
                  <v:imagedata r:id="rId1195" o:title=""/>
                </v:shape>
                <o:OLEObject Type="Embed" ProgID="Equation.DSMT4" ShapeID="_x0000_i64680" DrawAspect="Content" ObjectID="_1689669990" r:id="rId119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E9785C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5F314E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976C3C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C428B6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EAD8E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CA8E855" w14:textId="77777777" w:rsidTr="00CD71EC">
        <w:tc>
          <w:tcPr>
            <w:tcW w:w="6091" w:type="dxa"/>
            <w:shd w:val="clear" w:color="auto" w:fill="auto"/>
          </w:tcPr>
          <w:p w14:paraId="4F52566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8.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đồ thị của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948" w:dyaOrig="408" w14:anchorId="268BC4B2">
                <v:shape id="_x0000_i64681" type="#_x0000_t75" style="width:48.25pt;height:20.4pt" o:ole="">
                  <v:imagedata r:id="rId1197" o:title=""/>
                </v:shape>
                <o:OLEObject Type="Embed" ProgID="Equation.DSMT4" ShapeID="_x0000_i64681" DrawAspect="Content" ObjectID="_1689669991" r:id="rId119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như hình vẽ sau:</w:t>
            </w:r>
          </w:p>
          <w:p w14:paraId="24CA41E8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object w:dxaOrig="3444" w:dyaOrig="2604" w14:anchorId="5B05AF90">
                <v:shape id="_x0000_i64682" type="#_x0000_t75" style="width:172.55pt;height:130.4pt" o:ole="">
                  <v:imagedata r:id="rId1199" o:title=""/>
                </v:shape>
                <o:OLEObject Type="Embed" ProgID="GraphFile" ShapeID="_x0000_i64682" DrawAspect="Content" ObjectID="_1689669992" r:id="rId1200"/>
              </w:object>
            </w:r>
          </w:p>
          <w:p w14:paraId="7E4F1E7F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hAnsi="Chu Van An" w:cs="Chu Van An"/>
                <w:szCs w:val="24"/>
              </w:rPr>
              <w:t>Chọn mệnh đề đúng.</w:t>
            </w:r>
          </w:p>
          <w:p w14:paraId="3C51D75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948" w:dyaOrig="408" w14:anchorId="042D0B6C">
                <v:shape id="_x0000_i64683" type="#_x0000_t75" style="width:48.25pt;height:20.4pt" o:ole="">
                  <v:imagedata r:id="rId1201" o:title=""/>
                </v:shape>
                <o:OLEObject Type="Embed" ProgID="Equation.DSMT4" ShapeID="_x0000_i64683" DrawAspect="Content" ObjectID="_1689669993" r:id="rId120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4F1BD51F">
                <v:shape id="_x0000_i64684" type="#_x0000_t75" style="width:28.55pt;height:13.6pt" o:ole="">
                  <v:imagedata r:id="rId1203" o:title=""/>
                </v:shape>
                <o:OLEObject Type="Embed" ProgID="Equation.DSMT4" ShapeID="_x0000_i64684" DrawAspect="Content" ObjectID="_1689669994" r:id="rId120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nhưng không có đạo hàm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79CBEA83">
                <v:shape id="_x0000_i64685" type="#_x0000_t75" style="width:28.55pt;height:13.6pt" o:ole="">
                  <v:imagedata r:id="rId1205" o:title=""/>
                </v:shape>
                <o:OLEObject Type="Embed" ProgID="Equation.DSMT4" ShapeID="_x0000_i64685" DrawAspect="Content" ObjectID="_1689669995" r:id="rId120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ABED8F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948" w:dyaOrig="408" w14:anchorId="1EF0A525">
                <v:shape id="_x0000_i64686" type="#_x0000_t75" style="width:48.25pt;height:20.4pt" o:ole="">
                  <v:imagedata r:id="rId1201" o:title=""/>
                </v:shape>
                <o:OLEObject Type="Embed" ProgID="Equation.DSMT4" ShapeID="_x0000_i64686" DrawAspect="Content" ObjectID="_1689669996" r:id="rId120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liên tục và có đạo hàm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10FC322B">
                <v:shape id="_x0000_i64687" type="#_x0000_t75" style="width:28.55pt;height:13.6pt" o:ole="">
                  <v:imagedata r:id="rId1205" o:title=""/>
                </v:shape>
                <o:OLEObject Type="Embed" ProgID="Equation.DSMT4" ShapeID="_x0000_i64687" DrawAspect="Content" ObjectID="_1689669997" r:id="rId120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696EDB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948" w:dyaOrig="408" w14:anchorId="361D582A">
                <v:shape id="_x0000_i64688" type="#_x0000_t75" style="width:48.25pt;height:20.4pt" o:ole="">
                  <v:imagedata r:id="rId1201" o:title=""/>
                </v:shape>
                <o:OLEObject Type="Embed" ProgID="Equation.DSMT4" ShapeID="_x0000_i64688" DrawAspect="Content" ObjectID="_1689669998" r:id="rId120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không liên tục và không có đạo hàm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1ECC141C">
                <v:shape id="_x0000_i64689" type="#_x0000_t75" style="width:28.55pt;height:13.6pt" o:ole="">
                  <v:imagedata r:id="rId1205" o:title=""/>
                </v:shape>
                <o:OLEObject Type="Embed" ProgID="Equation.DSMT4" ShapeID="_x0000_i64689" DrawAspect="Content" ObjectID="_1689669999" r:id="rId121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72BAD0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D.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948" w:dyaOrig="408" w14:anchorId="162C2947">
                <v:shape id="_x0000_i64690" type="#_x0000_t75" style="width:48.25pt;height:20.4pt" o:ole="">
                  <v:imagedata r:id="rId1201" o:title=""/>
                </v:shape>
                <o:OLEObject Type="Embed" ProgID="Equation.DSMT4" ShapeID="_x0000_i64690" DrawAspect="Content" ObjectID="_1689670000" r:id="rId121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đạo hàm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373837A0">
                <v:shape id="_x0000_i64691" type="#_x0000_t75" style="width:28.55pt;height:13.6pt" o:ole="">
                  <v:imagedata r:id="rId1203" o:title=""/>
                </v:shape>
                <o:OLEObject Type="Embed" ProgID="Equation.DSMT4" ShapeID="_x0000_i64691" DrawAspect="Content" ObjectID="_1689670001" r:id="rId121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nhưng không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564" w:dyaOrig="276" w14:anchorId="02BABCC3">
                <v:shape id="_x0000_i64692" type="#_x0000_t75" style="width:28.55pt;height:13.6pt" o:ole="">
                  <v:imagedata r:id="rId1205" o:title=""/>
                </v:shape>
                <o:OLEObject Type="Embed" ProgID="Equation.DSMT4" ShapeID="_x0000_i64692" DrawAspect="Content" ObjectID="_1689670002" r:id="rId121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19A9E8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3C0232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D10F93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358FD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4DC90B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C65C0FA" w14:textId="77777777" w:rsidTr="00CD71EC">
        <w:tc>
          <w:tcPr>
            <w:tcW w:w="6091" w:type="dxa"/>
            <w:shd w:val="clear" w:color="auto" w:fill="auto"/>
          </w:tcPr>
          <w:p w14:paraId="46E5BBE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36" w:dyaOrig="336" w14:anchorId="50E82AD4">
                <v:shape id="_x0000_i64693" type="#_x0000_t75" style="width:47.55pt;height:16.3pt" o:ole="">
                  <v:imagedata r:id="rId1214" o:title=""/>
                </v:shape>
                <o:OLEObject Type="Embed" ProgID="Equation.DSMT4" ShapeID="_x0000_i64693" DrawAspect="Content" ObjectID="_1689670003" r:id="rId121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có đồ thị dưới đây gián đoạn tại điểm có hoành độ bằng bao nhiêu?</w:t>
            </w:r>
          </w:p>
          <w:p w14:paraId="7666D69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0F35C10D" wp14:editId="1C3BC513">
                  <wp:extent cx="1668780" cy="1312146"/>
                  <wp:effectExtent l="0" t="0" r="7620" b="2540"/>
                  <wp:docPr id="2082857169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903770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723" cy="1317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32117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40" w:dyaOrig="288" w14:anchorId="75BFE460">
                <v:shape id="_x0000_i64694" type="#_x0000_t75" style="width:12.25pt;height:14.25pt" o:ole="">
                  <v:imagedata r:id="rId1217" o:title=""/>
                </v:shape>
                <o:OLEObject Type="Embed" ProgID="Equation.DSMT4" ShapeID="_x0000_i64694" DrawAspect="Content" ObjectID="_1689670004" r:id="rId1218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40" w:dyaOrig="288" w14:anchorId="5DA93427">
                <v:shape id="_x0000_i64695" type="#_x0000_t75" style="width:12.25pt;height:14.25pt" o:ole="">
                  <v:imagedata r:id="rId1219" o:title=""/>
                </v:shape>
                <o:OLEObject Type="Embed" ProgID="Equation.DSMT4" ShapeID="_x0000_i64695" DrawAspect="Content" ObjectID="_1689670005" r:id="rId1220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16" w:dyaOrig="288" w14:anchorId="3F42B0FB">
                <v:shape id="_x0000_i64696" type="#_x0000_t75" style="width:11.55pt;height:14.25pt" o:ole="">
                  <v:imagedata r:id="rId1221" o:title=""/>
                </v:shape>
                <o:OLEObject Type="Embed" ProgID="Equation.DSMT4" ShapeID="_x0000_i64696" DrawAspect="Content" ObjectID="_1689670006" r:id="rId1222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40" w:dyaOrig="288" w14:anchorId="7C8C6DD6">
                <v:shape id="_x0000_i64697" type="#_x0000_t75" style="width:12.25pt;height:14.25pt" o:ole="">
                  <v:imagedata r:id="rId1223" o:title=""/>
                </v:shape>
                <o:OLEObject Type="Embed" ProgID="Equation.DSMT4" ShapeID="_x0000_i64697" DrawAspect="Content" ObjectID="_1689670007" r:id="rId1224"/>
              </w:object>
            </w:r>
          </w:p>
          <w:p w14:paraId="44595F1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3A12F1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997B73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C5C34C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61D64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E651C87" w14:textId="77777777" w:rsidTr="00CD71EC">
        <w:tc>
          <w:tcPr>
            <w:tcW w:w="6091" w:type="dxa"/>
            <w:shd w:val="clear" w:color="auto" w:fill="auto"/>
          </w:tcPr>
          <w:p w14:paraId="26A8FB3B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 xml:space="preserve">Câu 10. </w:t>
            </w:r>
            <w:r w:rsidRPr="00C44805">
              <w:rPr>
                <w:rFonts w:ascii="Chu Van An" w:hAnsi="Chu Van An" w:cs="Chu Van An"/>
                <w:szCs w:val="24"/>
                <w:lang w:val="pt-BR"/>
              </w:rPr>
              <w:t xml:space="preserve">Trong các hàm số sau, hàm số nào liên tục tại điểm </w:t>
            </w:r>
            <w:r w:rsidRPr="00C44805">
              <w:rPr>
                <w:rFonts w:ascii="Chu Van An" w:hAnsi="Chu Van An" w:cs="Chu Van An"/>
                <w:position w:val="-6"/>
                <w:szCs w:val="24"/>
                <w:lang w:val="pt-BR"/>
              </w:rPr>
              <w:object w:dxaOrig="555" w:dyaOrig="285" w14:anchorId="325EB716">
                <v:shape id="_x0000_i64698" type="#_x0000_t75" style="width:27.85pt;height:14.25pt" o:ole="">
                  <v:imagedata r:id="rId291" o:title=""/>
                </v:shape>
                <o:OLEObject Type="Embed" ProgID="Equation.DSMT4" ShapeID="_x0000_i64698" DrawAspect="Content" ObjectID="_1689670008" r:id="rId1225"/>
              </w:object>
            </w:r>
            <w:r w:rsidRPr="00C44805">
              <w:rPr>
                <w:rFonts w:ascii="Chu Van An" w:hAnsi="Chu Van An" w:cs="Chu Van An"/>
                <w:szCs w:val="24"/>
                <w:lang w:val="pt-BR"/>
              </w:rPr>
              <w:t>?</w:t>
            </w:r>
          </w:p>
          <w:p w14:paraId="3BBADA0E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color w:val="0000FF"/>
                <w:position w:val="-10"/>
                <w:szCs w:val="24"/>
              </w:rPr>
              <w:object w:dxaOrig="1275" w:dyaOrig="420" w14:anchorId="76A282B5">
                <v:shape id="_x0000_i64699" type="#_x0000_t75" style="width:63.85pt;height:21.05pt" o:ole="">
                  <v:imagedata r:id="rId299" o:title=""/>
                </v:shape>
                <o:OLEObject Type="Embed" ProgID="Equation.DSMT4" ShapeID="_x0000_i64699" DrawAspect="Content" ObjectID="_1689670009" r:id="rId1226"/>
              </w:object>
            </w:r>
            <w:r w:rsidRPr="00C4480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FF"/>
                <w:position w:val="-24"/>
                <w:szCs w:val="24"/>
              </w:rPr>
              <w:object w:dxaOrig="1500" w:dyaOrig="660" w14:anchorId="537D510A">
                <v:shape id="_x0000_i64700" type="#_x0000_t75" style="width:74.7pt;height:33.3pt" o:ole="">
                  <v:imagedata r:id="rId293" o:title=""/>
                </v:shape>
                <o:OLEObject Type="Embed" ProgID="Equation.DSMT4" ShapeID="_x0000_i64700" DrawAspect="Content" ObjectID="_1689670010" r:id="rId1227"/>
              </w:object>
            </w:r>
            <w:r w:rsidRPr="00C4480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0A4C19D7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color w:val="0000FF"/>
                <w:position w:val="-10"/>
                <w:szCs w:val="24"/>
              </w:rPr>
              <w:object w:dxaOrig="1860" w:dyaOrig="360" w14:anchorId="099ACD12">
                <v:shape id="_x0000_i64701" type="#_x0000_t75" style="width:93.05pt;height:19pt" o:ole="">
                  <v:imagedata r:id="rId295" o:title=""/>
                </v:shape>
                <o:OLEObject Type="Embed" ProgID="Equation.DSMT4" ShapeID="_x0000_i64701" DrawAspect="Content" ObjectID="_1689670011" r:id="rId1228"/>
              </w:object>
            </w:r>
            <w:r w:rsidRPr="00C44805">
              <w:rPr>
                <w:rFonts w:ascii="Chu Van An" w:hAnsi="Chu Van An" w:cs="Chu Van An"/>
                <w:color w:val="000000"/>
                <w:szCs w:val="24"/>
              </w:rPr>
              <w:t>.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FF"/>
                <w:position w:val="-10"/>
                <w:szCs w:val="24"/>
              </w:rPr>
              <w:object w:dxaOrig="900" w:dyaOrig="300" w14:anchorId="12B9D640">
                <v:shape id="_x0000_i64702" type="#_x0000_t75" style="width:44.85pt;height:14.95pt" o:ole="">
                  <v:imagedata r:id="rId297" o:title=""/>
                </v:shape>
                <o:OLEObject Type="Embed" ProgID="Equation.DSMT4" ShapeID="_x0000_i64702" DrawAspect="Content" ObjectID="_1689670012" r:id="rId1229"/>
              </w:object>
            </w:r>
            <w:r w:rsidRPr="00C44805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2487FCE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FFE4C2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BBBE3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27D4C9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EF824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6FFCEAE" w14:textId="77777777" w:rsidTr="00CD71EC">
        <w:tc>
          <w:tcPr>
            <w:tcW w:w="6091" w:type="dxa"/>
            <w:shd w:val="clear" w:color="auto" w:fill="auto"/>
          </w:tcPr>
          <w:p w14:paraId="38045F3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nào sau đây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885" w:dyaOrig="345" w14:anchorId="7E5D1D41">
                <v:shape id="_x0000_i64703" type="#_x0000_t75" style="width:44.15pt;height:17pt" o:ole="">
                  <v:imagedata r:id="rId251" o:title=""/>
                </v:shape>
                <o:OLEObject Type="Embed" ProgID="Equation.DSMT4" ShapeID="_x0000_i64703" DrawAspect="Content" ObjectID="_1689670013" r:id="rId123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AC61B66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95" w:dyaOrig="375" w14:anchorId="553835CE">
                <v:shape id="_x0000_i64704" type="#_x0000_t75" style="width:55pt;height:19pt" o:ole="">
                  <v:imagedata r:id="rId257" o:title=""/>
                </v:shape>
                <o:OLEObject Type="Embed" ProgID="Equation.DSMT4" ShapeID="_x0000_i64704" DrawAspect="Content" ObjectID="_1689670014" r:id="rId123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15" w:dyaOrig="300" w14:anchorId="68750EF4">
                <v:shape id="_x0000_i64705" type="#_x0000_t75" style="width:45.5pt;height:14.95pt" o:ole="">
                  <v:imagedata r:id="rId259" o:title=""/>
                </v:shape>
                <o:OLEObject Type="Embed" ProgID="Equation.DSMT4" ShapeID="_x0000_i64705" DrawAspect="Content" ObjectID="_1689670015" r:id="rId123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15DE0A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15" w:dyaOrig="255" w14:anchorId="6DCB8ECA">
                <v:shape id="_x0000_i64706" type="#_x0000_t75" style="width:45.5pt;height:12.9pt" o:ole="">
                  <v:imagedata r:id="rId253" o:title=""/>
                </v:shape>
                <o:OLEObject Type="Embed" ProgID="Equation.DSMT4" ShapeID="_x0000_i64706" DrawAspect="Content" ObjectID="_1689670016" r:id="rId123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365" w:dyaOrig="675" w14:anchorId="3531C7A8">
                <v:shape id="_x0000_i64707" type="#_x0000_t75" style="width:69.3pt;height:33.95pt" o:ole="">
                  <v:imagedata r:id="rId255" o:title=""/>
                </v:shape>
                <o:OLEObject Type="Embed" ProgID="Equation.DSMT4" ShapeID="_x0000_i64707" DrawAspect="Content" ObjectID="_1689670017" r:id="rId123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F3F22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B9CEDA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E55D75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E32FCE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1BCFC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CD71EC" w:rsidRPr="00C44805" w14:paraId="77524725" w14:textId="77777777" w:rsidTr="00CD71EC">
        <w:tc>
          <w:tcPr>
            <w:tcW w:w="6091" w:type="dxa"/>
            <w:shd w:val="clear" w:color="auto" w:fill="auto"/>
          </w:tcPr>
          <w:p w14:paraId="0EA8AF9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12. </w:t>
            </w: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t xml:space="preserve">Hàm số nào sau đây gián đoạn tại </w:t>
            </w:r>
            <w:r w:rsidRPr="00C4480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576" w:dyaOrig="276" w14:anchorId="51C53DA4">
                <v:shape id="_x0000_i64708" type="#_x0000_t75" style="width:28.55pt;height:13.6pt" o:ole="">
                  <v:imagedata r:id="rId261" o:title=""/>
                </v:shape>
                <o:OLEObject Type="Embed" ProgID="Equation.DSMT4" ShapeID="_x0000_i64708" DrawAspect="Content" ObjectID="_1689670018" r:id="rId1235"/>
              </w:object>
            </w: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t>?</w:t>
            </w:r>
          </w:p>
          <w:p w14:paraId="78643D04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position w:val="-24"/>
                <w:szCs w:val="24"/>
              </w:rPr>
              <w:object w:dxaOrig="1068" w:dyaOrig="624" w14:anchorId="16DA8C9B">
                <v:shape id="_x0000_i64709" type="#_x0000_t75" style="width:53pt;height:30.55pt" o:ole="">
                  <v:imagedata r:id="rId263" o:title=""/>
                </v:shape>
                <o:OLEObject Type="Embed" ProgID="Equation.DSMT4" ShapeID="_x0000_i64709" DrawAspect="Content" ObjectID="_1689670019" r:id="rId1236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Cs w:val="24"/>
              </w:rPr>
              <w:object w:dxaOrig="900" w:dyaOrig="348" w14:anchorId="5950C97C">
                <v:shape id="_x0000_i64710" type="#_x0000_t75" style="width:44.85pt;height:17pt" o:ole="">
                  <v:imagedata r:id="rId265" o:title=""/>
                </v:shape>
                <o:OLEObject Type="Embed" ProgID="Equation.DSMT4" ShapeID="_x0000_i64710" DrawAspect="Content" ObjectID="_1689670020" r:id="rId123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3885BF82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Cs w:val="24"/>
              </w:rPr>
              <w:object w:dxaOrig="1536" w:dyaOrig="360" w14:anchorId="0B4E7636">
                <v:shape id="_x0000_i64711" type="#_x0000_t75" style="width:77.45pt;height:19pt" o:ole="">
                  <v:imagedata r:id="rId267" o:title=""/>
                </v:shape>
                <o:OLEObject Type="Embed" ProgID="Equation.DSMT4" ShapeID="_x0000_i64711" DrawAspect="Content" ObjectID="_1689670021" r:id="rId1238"/>
              </w:objec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Cs w:val="24"/>
              </w:rPr>
              <w:object w:dxaOrig="912" w:dyaOrig="300" w14:anchorId="5C19B920">
                <v:shape id="_x0000_i64712" type="#_x0000_t75" style="width:44.85pt;height:14.95pt" o:ole="">
                  <v:imagedata r:id="rId269" o:title=""/>
                </v:shape>
                <o:OLEObject Type="Embed" ProgID="Equation.DSMT4" ShapeID="_x0000_i64712" DrawAspect="Content" ObjectID="_1689670022" r:id="rId123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7E10BE3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35DEB3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5168A4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C2CC8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82E67D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F03897F" w14:textId="77777777" w:rsidTr="00CD71EC">
        <w:tc>
          <w:tcPr>
            <w:tcW w:w="6091" w:type="dxa"/>
            <w:shd w:val="clear" w:color="auto" w:fill="auto"/>
          </w:tcPr>
          <w:p w14:paraId="2A803E7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Câu 13. </w:t>
            </w: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t xml:space="preserve">Hàm số nào sau đây gián đoạn tại </w:t>
            </w:r>
            <w:r w:rsidRPr="00C4480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object w:dxaOrig="566" w:dyaOrig="283" w14:anchorId="61DFF3B7">
                <v:shape id="_x0000_i64713" type="#_x0000_t75" style="width:28.55pt;height:14.25pt" o:ole="">
                  <v:imagedata r:id="rId1240" o:title=""/>
                </v:shape>
                <o:OLEObject Type="Embed" ProgID="Equation.DSMT4" ShapeID="_x0000_i64713" DrawAspect="Content" ObjectID="_1689670023" r:id="rId1241"/>
              </w:object>
            </w:r>
            <w:r w:rsidRPr="00C44805">
              <w:rPr>
                <w:rFonts w:ascii="Chu Van An" w:hAnsi="Chu Van An" w:cs="Chu Van An"/>
                <w:noProof/>
                <w:sz w:val="24"/>
                <w:szCs w:val="24"/>
              </w:rPr>
              <w:t>?</w:t>
            </w:r>
          </w:p>
          <w:p w14:paraId="14E8536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517" w:dyaOrig="360" w14:anchorId="67958D51">
                <v:shape id="_x0000_i64714" type="#_x0000_t75" style="width:76.75pt;height:19pt" o:ole="">
                  <v:imagedata r:id="rId267" o:title=""/>
                </v:shape>
                <o:OLEObject Type="Embed" ProgID="Equation.DSMT4" ShapeID="_x0000_i64714" DrawAspect="Content" ObjectID="_1689670024" r:id="rId1242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26" w:dyaOrig="296" w14:anchorId="6F5B5475">
                <v:shape id="_x0000_i64715" type="#_x0000_t75" style="width:45.5pt;height:14.95pt" o:ole="">
                  <v:imagedata r:id="rId1243" o:title=""/>
                </v:shape>
                <o:OLEObject Type="Embed" ProgID="Equation.DSMT4" ShapeID="_x0000_i64715" DrawAspect="Content" ObjectID="_1689670025" r:id="rId124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D3CAB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054" w:dyaOrig="617" w14:anchorId="1DC40C42">
                <v:shape id="_x0000_i64716" type="#_x0000_t75" style="width:52.3pt;height:30.55pt" o:ole="">
                  <v:imagedata r:id="rId1245" o:title=""/>
                </v:shape>
                <o:OLEObject Type="Embed" ProgID="Equation.DSMT4" ShapeID="_x0000_i64716" DrawAspect="Content" ObjectID="_1689670026" r:id="rId124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00" w:dyaOrig="321" w14:anchorId="05170E48">
                <v:shape id="_x0000_i64717" type="#_x0000_t75" style="width:44.85pt;height:15.6pt" o:ole="">
                  <v:imagedata r:id="rId1247" o:title=""/>
                </v:shape>
                <o:OLEObject Type="Embed" ProgID="Equation.DSMT4" ShapeID="_x0000_i64717" DrawAspect="Content" ObjectID="_1689670027" r:id="rId124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15A35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827B23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5ECECF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D4C1C7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BED05C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B27A75A" w14:textId="77777777" w:rsidTr="00CD71EC">
        <w:tc>
          <w:tcPr>
            <w:tcW w:w="6091" w:type="dxa"/>
            <w:shd w:val="clear" w:color="auto" w:fill="auto"/>
          </w:tcPr>
          <w:p w14:paraId="55BE9DA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16" w:dyaOrig="624" w14:anchorId="608B8C83">
                <v:shape id="_x0000_i64718" type="#_x0000_t75" style="width:71.3pt;height:30.55pt" o:ole="">
                  <v:imagedata r:id="rId281" o:title=""/>
                </v:shape>
                <o:OLEObject Type="Embed" ProgID="Equation.DSMT4" ShapeID="_x0000_i64718" DrawAspect="Content" ObjectID="_1689670028" r:id="rId12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0CB4268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không liên tục tại các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76" w14:anchorId="649A6BCF">
                <v:shape id="_x0000_i64719" type="#_x0000_t75" style="width:33.95pt;height:13.6pt" o:ole="">
                  <v:imagedata r:id="rId285" o:title=""/>
                </v:shape>
                <o:OLEObject Type="Embed" ProgID="Equation.DSMT4" ShapeID="_x0000_i64719" DrawAspect="Content" ObjectID="_1689670029" r:id="rId125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636EEB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mọi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76" w14:anchorId="1326C576">
                <v:shape id="_x0000_i64720" type="#_x0000_t75" style="width:29.9pt;height:13.6pt" o:ole="">
                  <v:imagedata r:id="rId287" o:title=""/>
                </v:shape>
                <o:OLEObject Type="Embed" ProgID="Equation.DSMT4" ShapeID="_x0000_i64720" DrawAspect="Content" ObjectID="_1689670030" r:id="rId12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470F55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76" w14:anchorId="5171EA80">
                <v:shape id="_x0000_i64721" type="#_x0000_t75" style="width:33.95pt;height:13.6pt" o:ole="">
                  <v:imagedata r:id="rId289" o:title=""/>
                </v:shape>
                <o:OLEObject Type="Embed" ProgID="Equation.DSMT4" ShapeID="_x0000_i64721" DrawAspect="Content" ObjectID="_1689670031" r:id="rId12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C80E50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8" w:dyaOrig="276" w14:anchorId="1A3E17E7">
                <v:shape id="_x0000_i64722" type="#_x0000_t75" style="width:27.15pt;height:13.6pt" o:ole="">
                  <v:imagedata r:id="rId283" o:title=""/>
                </v:shape>
                <o:OLEObject Type="Embed" ProgID="Equation.DSMT4" ShapeID="_x0000_i64722" DrawAspect="Content" ObjectID="_1689670032" r:id="rId12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7DFBA0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CF163A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389033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A4C3C8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9B9E23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8DE85AB" w14:textId="77777777" w:rsidTr="00CD71EC">
        <w:tc>
          <w:tcPr>
            <w:tcW w:w="6091" w:type="dxa"/>
            <w:shd w:val="clear" w:color="auto" w:fill="auto"/>
          </w:tcPr>
          <w:p w14:paraId="6B4C0607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2422" w:dyaOrig="754" w14:anchorId="5B27C5DE">
                <v:shape id="_x0000_i64723" type="#_x0000_t75" style="width:121.6pt;height:37.35pt" o:ole="">
                  <v:imagedata r:id="rId271" o:title=""/>
                </v:shape>
                <o:OLEObject Type="Embed" ProgID="Equation.DSMT4" ShapeID="_x0000_i64723" DrawAspect="Content" ObjectID="_1689670033" r:id="rId125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5E902EC1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6" w:dyaOrig="256" w14:anchorId="1FDEC465">
                <v:shape id="_x0000_i64724" type="#_x0000_t75" style="width:12.9pt;height:12.9pt" o:ole="">
                  <v:imagedata r:id="rId279" o:title=""/>
                </v:shape>
                <o:OLEObject Type="Embed" ProgID="Equation.DSMT4" ShapeID="_x0000_i64724" DrawAspect="Content" ObjectID="_1689670034" r:id="rId12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5E97D3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Hàm số gián đoạn tại</w:t>
            </w:r>
            <w:r w:rsidRPr="00C4480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5" w:dyaOrig="283" w14:anchorId="40211C00">
                <v:shape id="_x0000_i64725" type="#_x0000_t75" style="width:28.55pt;height:14.25pt" o:ole="">
                  <v:imagedata r:id="rId273" o:title=""/>
                </v:shape>
                <o:OLEObject Type="Embed" ProgID="Equation.DSMT4" ShapeID="_x0000_i64725" DrawAspect="Content" ObjectID="_1689670035" r:id="rId125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F36134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5" w:dyaOrig="283" w14:anchorId="513C0683">
                <v:shape id="_x0000_i64726" type="#_x0000_t75" style="width:28.55pt;height:14.25pt" o:ole="">
                  <v:imagedata r:id="rId275" o:title=""/>
                </v:shape>
                <o:OLEObject Type="Embed" ProgID="Equation.DSMT4" ShapeID="_x0000_i64726" DrawAspect="Content" ObjectID="_1689670036" r:id="rId12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E4E2C8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Hàm số gián đoạn tại</w:t>
            </w:r>
            <w:r w:rsidRPr="00C44805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5" w:dyaOrig="283" w14:anchorId="06D2B99E">
                <v:shape id="_x0000_i64727" type="#_x0000_t75" style="width:26.5pt;height:14.25pt" o:ole="">
                  <v:imagedata r:id="rId277" o:title=""/>
                </v:shape>
                <o:OLEObject Type="Embed" ProgID="Equation.DSMT4" ShapeID="_x0000_i64727" DrawAspect="Content" ObjectID="_1689670037" r:id="rId125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DCD2C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78FA22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C4D1F1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AE9C8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B7EBD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5193338" w14:textId="77777777" w:rsidTr="00CD71EC">
        <w:tc>
          <w:tcPr>
            <w:tcW w:w="6091" w:type="dxa"/>
            <w:shd w:val="clear" w:color="auto" w:fill="auto"/>
          </w:tcPr>
          <w:p w14:paraId="1BBADBAC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gián đoạn tại điểm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754" w:dyaOrig="363" w14:anchorId="5D2796B2">
                <v:shape id="_x0000_i64728" type="#_x0000_t75" style="width:37.35pt;height:19pt" o:ole="">
                  <v:imagedata r:id="rId331" o:title=""/>
                </v:shape>
                <o:OLEObject Type="Embed" ProgID="Equation.DSMT4" ShapeID="_x0000_i64728" DrawAspect="Content" ObjectID="_1689670038" r:id="rId125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là hàm số</w:t>
            </w:r>
          </w:p>
          <w:p w14:paraId="6A8A1432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96" w:dyaOrig="659" w14:anchorId="52CD22A0">
                <v:shape id="_x0000_i64729" type="#_x0000_t75" style="width:49.6pt;height:33.3pt" o:ole="">
                  <v:imagedata r:id="rId337" o:title=""/>
                </v:shape>
                <o:OLEObject Type="Embed" ProgID="Equation.DSMT4" ShapeID="_x0000_i64729" DrawAspect="Content" ObjectID="_1689670039" r:id="rId1260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23" w:dyaOrig="619" w14:anchorId="22B6268C">
                <v:shape id="_x0000_i64730" type="#_x0000_t75" style="width:50.95pt;height:30.55pt" o:ole="">
                  <v:imagedata r:id="rId339" o:title=""/>
                </v:shape>
                <o:OLEObject Type="Embed" ProgID="Equation.DSMT4" ShapeID="_x0000_i64730" DrawAspect="Content" ObjectID="_1689670040" r:id="rId126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96" w:dyaOrig="619" w14:anchorId="40F19B35">
                <v:shape id="_x0000_i64731" type="#_x0000_t75" style="width:49.6pt;height:30.55pt" o:ole="">
                  <v:imagedata r:id="rId333" o:title=""/>
                </v:shape>
                <o:OLEObject Type="Embed" ProgID="Equation.DSMT4" ShapeID="_x0000_i64731" DrawAspect="Content" ObjectID="_1689670041" r:id="rId126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1898" w:dyaOrig="444" w14:anchorId="0FDC0BA3">
                <v:shape id="_x0000_i64732" type="#_x0000_t75" style="width:94.4pt;height:22.4pt" o:ole="">
                  <v:imagedata r:id="rId335" o:title=""/>
                </v:shape>
                <o:OLEObject Type="Embed" ProgID="Equation.DSMT4" ShapeID="_x0000_i64732" DrawAspect="Content" ObjectID="_1689670042" r:id="rId126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35C3A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F9F3F9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B5896D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09ECB0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6DFDC7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FEEB138" w14:textId="77777777" w:rsidTr="00CD71EC">
        <w:tc>
          <w:tcPr>
            <w:tcW w:w="6091" w:type="dxa"/>
            <w:shd w:val="clear" w:color="auto" w:fill="auto"/>
          </w:tcPr>
          <w:p w14:paraId="12CEC67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C44805">
              <w:rPr>
                <w:rFonts w:ascii="Chu Van An" w:hAnsi="Chu Van An" w:cs="Chu Van An"/>
                <w:position w:val="-62"/>
                <w:sz w:val="24"/>
                <w:szCs w:val="24"/>
              </w:rPr>
              <w:object w:dxaOrig="2628" w:dyaOrig="1368" w14:anchorId="07B7155B">
                <v:shape id="_x0000_i64733" type="#_x0000_t75" style="width:131.1pt;height:69.3pt" o:ole="">
                  <v:imagedata r:id="rId365" o:title=""/>
                </v:shape>
                <o:OLEObject Type="Embed" ProgID="Equation.DSMT4" ShapeID="_x0000_i64733" DrawAspect="Content" ObjectID="_1689670043" r:id="rId126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Khẳng định nào sau đây đúng nhất?</w:t>
            </w:r>
          </w:p>
          <w:p w14:paraId="21A04B8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không liên tục tại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8" w14:anchorId="15BAECD3">
                <v:shape id="_x0000_i64734" type="#_x0000_t75" style="width:29.9pt;height:14.25pt" o:ole="">
                  <v:imagedata r:id="rId371" o:title=""/>
                </v:shape>
                <o:OLEObject Type="Embed" ProgID="Equation.DSMT4" ShapeID="_x0000_i64734" DrawAspect="Content" ObjectID="_1689670044" r:id="rId1265"/>
              </w:object>
            </w:r>
          </w:p>
          <w:p w14:paraId="1D7F19E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Tất cả đều sai.</w:t>
            </w:r>
          </w:p>
          <w:p w14:paraId="301220F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8" w14:anchorId="3F1C06EF">
                <v:shape id="_x0000_i64735" type="#_x0000_t75" style="width:29.9pt;height:14.25pt" o:ole="">
                  <v:imagedata r:id="rId367" o:title=""/>
                </v:shape>
                <o:OLEObject Type="Embed" ProgID="Equation.DSMT4" ShapeID="_x0000_i64735" DrawAspect="Content" ObjectID="_1689670045" r:id="rId1266"/>
              </w:object>
            </w:r>
          </w:p>
          <w:p w14:paraId="4287805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 xml:space="preserve">Hàm số liên tục tại mọi điểm trên tập xác định nhưng gián đoạn tại điểm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8" w14:anchorId="3142E614">
                <v:shape id="_x0000_i64736" type="#_x0000_t75" style="width:29.9pt;height:14.25pt" o:ole="">
                  <v:imagedata r:id="rId369" o:title=""/>
                </v:shape>
                <o:OLEObject Type="Embed" ProgID="Equation.DSMT4" ShapeID="_x0000_i64736" DrawAspect="Content" ObjectID="_1689670046" r:id="rId1267"/>
              </w:object>
            </w:r>
          </w:p>
          <w:p w14:paraId="635376E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4063C7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E4A56F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F6B18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70618B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FC0906D" w14:textId="77777777" w:rsidTr="00CD71EC">
        <w:tc>
          <w:tcPr>
            <w:tcW w:w="6091" w:type="dxa"/>
            <w:shd w:val="clear" w:color="auto" w:fill="auto"/>
          </w:tcPr>
          <w:p w14:paraId="2311868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18.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nào sau đây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2" w:dyaOrig="279" w14:anchorId="6E814C47">
                <v:shape id="_x0000_i64737" type="#_x0000_t75" style="width:29.9pt;height:14.25pt" o:ole="">
                  <v:imagedata r:id="rId355" o:title=""/>
                </v:shape>
                <o:OLEObject Type="Embed" ProgID="Equation.DSMT4" ShapeID="_x0000_i64737" DrawAspect="Content" ObjectID="_1689670047" r:id="rId126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6323C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color w:val="0000FF"/>
                <w:position w:val="-24"/>
                <w:sz w:val="24"/>
                <w:szCs w:val="24"/>
              </w:rPr>
              <w:object w:dxaOrig="1010" w:dyaOrig="699" w14:anchorId="715836C7">
                <v:shape id="_x0000_i64738" type="#_x0000_t75" style="width:50.25pt;height:35.3pt" o:ole="">
                  <v:imagedata r:id="rId357" o:title=""/>
                </v:shape>
                <o:OLEObject Type="Embed" ProgID="Equation.DSMT4" ShapeID="_x0000_i64738" DrawAspect="Content" ObjectID="_1689670048" r:id="rId1269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1838" w:dyaOrig="441" w14:anchorId="603A5B37">
                <v:shape id="_x0000_i64739" type="#_x0000_t75" style="width:92.4pt;height:21.75pt" o:ole="">
                  <v:imagedata r:id="rId359" o:title=""/>
                </v:shape>
                <o:OLEObject Type="Embed" ProgID="Equation.DSMT4" ShapeID="_x0000_i64739" DrawAspect="Content" ObjectID="_1689670049" r:id="rId1270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605FE28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color w:val="0000FF"/>
                <w:position w:val="-24"/>
                <w:sz w:val="24"/>
                <w:szCs w:val="24"/>
              </w:rPr>
              <w:object w:dxaOrig="1461" w:dyaOrig="634" w14:anchorId="39CA2E9D">
                <v:shape id="_x0000_i64740" type="#_x0000_t75" style="width:72.7pt;height:31.25pt" o:ole="">
                  <v:imagedata r:id="rId361" o:title=""/>
                </v:shape>
                <o:OLEObject Type="Embed" ProgID="Equation.DSMT4" ShapeID="_x0000_i64740" DrawAspect="Content" ObjectID="_1689670050" r:id="rId127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FF"/>
                <w:position w:val="-10"/>
                <w:sz w:val="24"/>
                <w:szCs w:val="24"/>
              </w:rPr>
              <w:object w:dxaOrig="2171" w:dyaOrig="365" w14:anchorId="1C6B0A83">
                <v:shape id="_x0000_i64741" type="#_x0000_t75" style="width:108.7pt;height:19pt" o:ole="">
                  <v:imagedata r:id="rId363" o:title=""/>
                </v:shape>
                <o:OLEObject Type="Embed" ProgID="Equation.DSMT4" ShapeID="_x0000_i64741" DrawAspect="Content" ObjectID="_1689670051" r:id="rId1272"/>
              </w:objec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9833F0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B15901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544893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150967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BA90F6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FF9EF06" w14:textId="77777777" w:rsidTr="00CD71EC">
        <w:tc>
          <w:tcPr>
            <w:tcW w:w="6091" w:type="dxa"/>
            <w:shd w:val="clear" w:color="auto" w:fill="auto"/>
          </w:tcPr>
          <w:p w14:paraId="59716D4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7" w:name="c19q"/>
            <w:bookmarkEnd w:id="9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46"/>
                <w:sz w:val="24"/>
                <w:szCs w:val="24"/>
              </w:rPr>
              <w:object w:dxaOrig="2620" w:dyaOrig="1040" w14:anchorId="517F1663">
                <v:shape id="_x0000_i64742" type="#_x0000_t75" style="width:130.4pt;height:51.6pt" o:ole="">
                  <v:imagedata r:id="rId410" o:title=""/>
                </v:shape>
                <o:OLEObject Type="Embed" ProgID="Equation.DSMT4" ShapeID="_x0000_i64742" DrawAspect="Content" ObjectID="_1689670052" r:id="rId127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 Chọn khẳng định đúng?</w:t>
            </w:r>
          </w:p>
          <w:p w14:paraId="6F7B1CA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8" w:name="c1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Không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138AA2CB">
                <v:shape id="_x0000_i64743" type="#_x0000_t75" style="width:27.85pt;height:14.25pt" o:ole="">
                  <v:imagedata r:id="rId418" o:title=""/>
                </v:shape>
                <o:OLEObject Type="Embed" ProgID="Equation.DSMT4" ShapeID="_x0000_i64743" DrawAspect="Content" ObjectID="_1689670053" r:id="rId127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07324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99" w:name="c19b"/>
            <w:bookmarkEnd w:id="9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80" w:dyaOrig="279" w14:anchorId="4893FC85">
                <v:shape id="_x0000_i64744" type="#_x0000_t75" style="width:34.65pt;height:14.25pt" o:ole="">
                  <v:imagedata r:id="rId412" o:title=""/>
                </v:shape>
                <o:OLEObject Type="Embed" ProgID="Equation.DSMT4" ShapeID="_x0000_i64744" DrawAspect="Content" ObjectID="_1689670054" r:id="rId127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2067C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0" w:name="c19c"/>
            <w:bookmarkEnd w:id="99"/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</w:rPr>
              <w:t xml:space="preserve">Liên tục tại điểm </w: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</w:rPr>
              <w:object w:dxaOrig="520" w:dyaOrig="279" w14:anchorId="704B4BB0">
                <v:shape id="_x0000_i64745" type="#_x0000_t75" style="width:26.5pt;height:14.25pt" o:ole="">
                  <v:imagedata r:id="rId414" o:title=""/>
                </v:shape>
                <o:OLEObject Type="Embed" ProgID="Equation.DSMT4" ShapeID="_x0000_i64745" DrawAspect="Content" ObjectID="_1689670055" r:id="rId1276"/>
              </w:objec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</w:rPr>
              <w:t>.</w:t>
            </w:r>
          </w:p>
          <w:p w14:paraId="323AB1B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Cs/>
                <w:sz w:val="24"/>
                <w:szCs w:val="24"/>
              </w:rPr>
            </w:pPr>
            <w:bookmarkStart w:id="101" w:name="c19d"/>
            <w:bookmarkEnd w:id="10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Không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0" w:dyaOrig="279" w14:anchorId="13A382D2">
                <v:shape id="_x0000_i64746" type="#_x0000_t75" style="width:26.5pt;height:14.25pt" o:ole="">
                  <v:imagedata r:id="rId416" o:title=""/>
                </v:shape>
                <o:OLEObject Type="Embed" ProgID="Equation.DSMT4" ShapeID="_x0000_i64746" DrawAspect="Content" ObjectID="_1689670056" r:id="rId127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10C05A6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E57E4C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CEF655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10121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E93323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8FD72E6" w14:textId="77777777" w:rsidTr="00CD71EC">
        <w:tc>
          <w:tcPr>
            <w:tcW w:w="6091" w:type="dxa"/>
            <w:shd w:val="clear" w:color="auto" w:fill="auto"/>
          </w:tcPr>
          <w:p w14:paraId="425395DE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2" w:name="c20q"/>
            <w:bookmarkEnd w:id="10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20.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43" w:dyaOrig="656" w14:anchorId="02DE6AB7">
                <v:shape id="_x0000_i64747" type="#_x0000_t75" style="width:77.45pt;height:33.3pt" o:ole="">
                  <v:imagedata r:id="rId1278" o:title=""/>
                </v:shape>
                <o:OLEObject Type="Embed" ProgID="Equation.DSMT4" ShapeID="_x0000_i64747" DrawAspect="Content" ObjectID="_1689670057" r:id="rId127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chưa xác định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6" w:dyaOrig="283" w14:anchorId="29B09957">
                <v:shape id="_x0000_i64748" type="#_x0000_t75" style="width:28.55pt;height:14.25pt" o:ole="">
                  <v:imagedata r:id="rId1280" o:title=""/>
                </v:shape>
                <o:OLEObject Type="Embed" ProgID="Equation.DSMT4" ShapeID="_x0000_i64748" DrawAspect="Content" ObjectID="_1689670058" r:id="rId128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Để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79" w:dyaOrig="399" w14:anchorId="76F7748C">
                <v:shape id="_x0000_i64749" type="#_x0000_t75" style="width:29.2pt;height:20.4pt" o:ole="">
                  <v:imagedata r:id="rId1282" o:title=""/>
                </v:shape>
                <o:OLEObject Type="Embed" ProgID="Equation.DSMT4" ShapeID="_x0000_i64749" DrawAspect="Content" ObjectID="_1689670059" r:id="rId128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6" w:dyaOrig="283" w14:anchorId="0E3F1CD1">
                <v:shape id="_x0000_i64750" type="#_x0000_t75" style="width:28.55pt;height:14.25pt" o:ole="">
                  <v:imagedata r:id="rId1284" o:title=""/>
                </v:shape>
                <o:OLEObject Type="Embed" ProgID="Equation.DSMT4" ShapeID="_x0000_i64750" DrawAspect="Content" ObjectID="_1689670060" r:id="rId128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, cần phải gán cho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79" w:dyaOrig="399" w14:anchorId="26413E71">
                <v:shape id="_x0000_i64751" type="#_x0000_t75" style="width:29.2pt;height:20.4pt" o:ole="">
                  <v:imagedata r:id="rId1286" o:title=""/>
                </v:shape>
                <o:OLEObject Type="Embed" ProgID="Equation.DSMT4" ShapeID="_x0000_i64751" DrawAspect="Content" ObjectID="_1689670061" r:id="rId128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giá trị là bao nhiêu?</w:t>
            </w:r>
          </w:p>
          <w:p w14:paraId="1BA93394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3" w:name="c2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96" w:dyaOrig="270" w14:anchorId="30053797">
                <v:shape id="_x0000_i64752" type="#_x0000_t75" style="width:14.95pt;height:13.6pt" o:ole="">
                  <v:imagedata r:id="rId1288" o:title=""/>
                </v:shape>
                <o:OLEObject Type="Embed" ProgID="Equation.DSMT4" ShapeID="_x0000_i64752" DrawAspect="Content" ObjectID="_1689670062" r:id="rId128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4" w:name="c20b"/>
            <w:bookmarkEnd w:id="10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21" w:dyaOrig="283" w14:anchorId="53325AB8">
                <v:shape id="_x0000_i64753" type="#_x0000_t75" style="width:15.6pt;height:14.25pt" o:ole="">
                  <v:imagedata r:id="rId1290" o:title=""/>
                </v:shape>
                <o:OLEObject Type="Embed" ProgID="Equation.DSMT4" ShapeID="_x0000_i64753" DrawAspect="Content" ObjectID="_1689670063" r:id="rId129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5" w:name="c20c"/>
            <w:bookmarkEnd w:id="10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6" w:dyaOrig="283" w14:anchorId="4DCF2DE5">
                <v:shape id="_x0000_i64754" type="#_x0000_t75" style="width:9.5pt;height:14.25pt" o:ole="">
                  <v:imagedata r:id="rId1292" o:title=""/>
                </v:shape>
                <o:OLEObject Type="Embed" ProgID="Equation.DSMT4" ShapeID="_x0000_i64754" DrawAspect="Content" ObjectID="_1689670064" r:id="rId129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20d"/>
            <w:bookmarkEnd w:id="10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1" w:dyaOrig="257" w14:anchorId="202076FF">
                <v:shape id="_x0000_i64755" type="#_x0000_t75" style="width:15.6pt;height:12.9pt" o:ole="">
                  <v:imagedata r:id="rId1294" o:title=""/>
                </v:shape>
                <o:OLEObject Type="Embed" ProgID="Equation.DSMT4" ShapeID="_x0000_i64755" DrawAspect="Content" ObjectID="_1689670065" r:id="rId129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6"/>
          <w:p w14:paraId="452C64A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31DEA6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DB650C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46AB1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01DF99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87AA309" w14:textId="77777777" w:rsidTr="00CD71EC">
        <w:tc>
          <w:tcPr>
            <w:tcW w:w="6091" w:type="dxa"/>
            <w:shd w:val="clear" w:color="auto" w:fill="auto"/>
          </w:tcPr>
          <w:p w14:paraId="7E2D8EE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07" w:name="c21q"/>
            <w:bookmarkEnd w:id="10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21.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nào trong các hàm số sau đây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5" w:dyaOrig="270" w14:anchorId="1881CF15">
                <v:shape id="_x0000_i64756" type="#_x0000_t75" style="width:26.5pt;height:13.6pt" o:ole="">
                  <v:imagedata r:id="rId301" o:title=""/>
                </v:shape>
                <o:OLEObject Type="Embed" ProgID="Equation.DSMT4" ShapeID="_x0000_i64756" DrawAspect="Content" ObjectID="_1689670066" r:id="rId129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34CF702F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08" w:name="c21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260" w:dyaOrig="615" w14:anchorId="46F2262E">
                <v:shape id="_x0000_i64757" type="#_x0000_t75" style="width:63.15pt;height:30.55pt" o:ole="">
                  <v:imagedata r:id="rId305" o:title=""/>
                </v:shape>
                <o:OLEObject Type="Embed" ProgID="Equation.DSMT4" ShapeID="_x0000_i64757" DrawAspect="Content" ObjectID="_1689670067" r:id="rId129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09" w:name="c21b"/>
            <w:bookmarkEnd w:id="10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85" w:dyaOrig="615" w14:anchorId="52AF8C79">
                <v:shape id="_x0000_i64758" type="#_x0000_t75" style="width:59.1pt;height:30.55pt" o:ole="">
                  <v:imagedata r:id="rId307" o:title=""/>
                </v:shape>
                <o:OLEObject Type="Embed" ProgID="Equation.DSMT4" ShapeID="_x0000_i64758" DrawAspect="Content" ObjectID="_1689670068" r:id="rId129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50F8D20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0" w:name="c21c"/>
            <w:bookmarkEnd w:id="10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440" w:dyaOrig="375" w14:anchorId="33ACEF06">
                <v:shape id="_x0000_i64759" type="#_x0000_t75" style="width:1in;height:19pt" o:ole="">
                  <v:imagedata r:id="rId309" o:title=""/>
                </v:shape>
                <o:OLEObject Type="Embed" ProgID="Equation.DSMT4" ShapeID="_x0000_i64759" DrawAspect="Content" ObjectID="_1689670069" r:id="rId1299"/>
              </w:object>
            </w:r>
            <w:bookmarkStart w:id="111" w:name="c21d"/>
            <w:bookmarkEnd w:id="11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1965" w:dyaOrig="735" w14:anchorId="0C5A96B2">
                <v:shape id="_x0000_i64760" type="#_x0000_t75" style="width:98.5pt;height:36.7pt" o:ole="">
                  <v:imagedata r:id="rId303" o:title=""/>
                </v:shape>
                <o:OLEObject Type="Embed" ProgID="Equation.DSMT4" ShapeID="_x0000_i64760" DrawAspect="Content" ObjectID="_1689670070" r:id="rId130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11"/>
          <w:p w14:paraId="10A5B42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FFC35F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9AF5F1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DF895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A57B5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8660FA1" w14:textId="77777777" w:rsidTr="00CD71EC">
        <w:tc>
          <w:tcPr>
            <w:tcW w:w="6091" w:type="dxa"/>
            <w:shd w:val="clear" w:color="auto" w:fill="auto"/>
          </w:tcPr>
          <w:p w14:paraId="53CD5A9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Câu </w:t>
            </w:r>
            <w:bookmarkStart w:id="112" w:name="c22q"/>
            <w:bookmarkEnd w:id="11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22.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Hàm số nào dưới đây gián đoạn tại điểm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  <w:lang w:val="x-none" w:eastAsia="x-none"/>
              </w:rPr>
              <w:object w:dxaOrig="761" w:dyaOrig="367" w14:anchorId="0A53D228">
                <v:shape id="_x0000_i64761" type="#_x0000_t75" style="width:37.35pt;height:19pt" o:ole="">
                  <v:imagedata r:id="rId321" o:title=""/>
                </v:shape>
                <o:OLEObject Type="Embed" ProgID="Equation.DSMT4" ShapeID="_x0000_i64761" DrawAspect="Content" ObjectID="_1689670071" r:id="rId130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0819809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113" w:name="c2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  <w:lang w:val="x-none" w:eastAsia="x-none"/>
              </w:rPr>
              <w:object w:dxaOrig="1019" w:dyaOrig="625" w14:anchorId="4CB1F171">
                <v:shape id="_x0000_i64762" type="#_x0000_t75" style="width:50.95pt;height:30.55pt" o:ole="">
                  <v:imagedata r:id="rId325" o:title=""/>
                </v:shape>
                <o:OLEObject Type="Embed" ProgID="Equation.DSMT4" ShapeID="_x0000_i64762" DrawAspect="Content" ObjectID="_1689670072" r:id="rId130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114" w:name="c22b"/>
            <w:bookmarkEnd w:id="11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  <w:lang w:val="x-none" w:eastAsia="x-none"/>
              </w:rPr>
              <w:object w:dxaOrig="897" w:dyaOrig="625" w14:anchorId="61885CA2">
                <v:shape id="_x0000_i64763" type="#_x0000_t75" style="width:44.85pt;height:30.55pt" o:ole="">
                  <v:imagedata r:id="rId327" o:title=""/>
                </v:shape>
                <o:OLEObject Type="Embed" ProgID="Equation.DSMT4" ShapeID="_x0000_i64763" DrawAspect="Content" ObjectID="_1689670073" r:id="rId130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5567E97D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115" w:name="c22c"/>
            <w:bookmarkEnd w:id="11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  <w:lang w:val="x-none" w:eastAsia="x-none"/>
              </w:rPr>
              <w:object w:dxaOrig="1005" w:dyaOrig="625" w14:anchorId="475691DC">
                <v:shape id="_x0000_i64764" type="#_x0000_t75" style="width:50.25pt;height:30.55pt" o:ole="">
                  <v:imagedata r:id="rId329" o:title=""/>
                </v:shape>
                <o:OLEObject Type="Embed" ProgID="Equation.DSMT4" ShapeID="_x0000_i64764" DrawAspect="Content" ObjectID="_1689670074" r:id="rId130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116" w:name="c22d"/>
            <w:bookmarkEnd w:id="11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6"/>
                <w:sz w:val="24"/>
                <w:szCs w:val="24"/>
                <w:lang w:val="x-none" w:eastAsia="x-none"/>
              </w:rPr>
              <w:object w:dxaOrig="1820" w:dyaOrig="435" w14:anchorId="5F268B0C">
                <v:shape id="_x0000_i64765" type="#_x0000_t75" style="width:91.7pt;height:21.75pt" o:ole="">
                  <v:imagedata r:id="rId323" o:title=""/>
                </v:shape>
                <o:OLEObject Type="Embed" ProgID="Equation.DSMT4" ShapeID="_x0000_i64765" DrawAspect="Content" ObjectID="_1689670075" r:id="rId130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bookmarkEnd w:id="116"/>
          <w:p w14:paraId="0E75542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62B0E2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CCBA74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DDC50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5DBB2C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BFBC383" w14:textId="77777777" w:rsidTr="00CD71EC">
        <w:tc>
          <w:tcPr>
            <w:tcW w:w="6091" w:type="dxa"/>
            <w:shd w:val="clear" w:color="auto" w:fill="auto"/>
          </w:tcPr>
          <w:p w14:paraId="4E7241D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17" w:name="c23q"/>
            <w:bookmarkEnd w:id="11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23.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Hàm số nào sau đây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88" w14:anchorId="64B13B4D">
                <v:shape id="_x0000_i64766" type="#_x0000_t75" style="width:33.95pt;height:14.25pt" o:ole="">
                  <v:imagedata r:id="rId1306" o:title=""/>
                </v:shape>
                <o:OLEObject Type="Embed" ProgID="Equation.DSMT4" ShapeID="_x0000_i64766" DrawAspect="Content" ObjectID="_1689670076" r:id="rId130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1055CC3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8" w:name="c23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428" w:dyaOrig="360" w14:anchorId="7E3CE10B">
                <v:shape id="_x0000_i64767" type="#_x0000_t75" style="width:71.3pt;height:19pt" o:ole="">
                  <v:imagedata r:id="rId1308" o:title=""/>
                </v:shape>
                <o:OLEObject Type="Embed" ProgID="Equation.DSMT4" ShapeID="_x0000_i64767" DrawAspect="Content" ObjectID="_1689670077" r:id="rId1309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bookmarkStart w:id="119" w:name="c23b"/>
            <w:bookmarkEnd w:id="11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32" w:dyaOrig="612" w14:anchorId="00926EAB">
                <v:shape id="_x0000_i64768" type="#_x0000_t75" style="width:51.6pt;height:30.55pt" o:ole="">
                  <v:imagedata r:id="rId1310" o:title=""/>
                </v:shape>
                <o:OLEObject Type="Embed" ProgID="Equation.DSMT4" ShapeID="_x0000_i64768" DrawAspect="Content" ObjectID="_1689670078" r:id="rId1311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p w14:paraId="46877F3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20" w:name="c23c"/>
            <w:bookmarkEnd w:id="11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00" w:dyaOrig="420" w14:anchorId="0CAC396A">
                <v:shape id="_x0000_i64769" type="#_x0000_t75" style="width:59.75pt;height:21.05pt" o:ole="">
                  <v:imagedata r:id="rId1312" o:title=""/>
                </v:shape>
                <o:OLEObject Type="Embed" ProgID="Equation.DSMT4" ShapeID="_x0000_i64769" DrawAspect="Content" ObjectID="_1689670079" r:id="rId1313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bookmarkStart w:id="121" w:name="c23d"/>
            <w:bookmarkEnd w:id="12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1008" w:dyaOrig="612" w14:anchorId="46236030">
                <v:shape id="_x0000_i64770" type="#_x0000_t75" style="width:50.25pt;height:30.55pt" o:ole="">
                  <v:imagedata r:id="rId1314" o:title=""/>
                </v:shape>
                <o:OLEObject Type="Embed" ProgID="Equation.DSMT4" ShapeID="_x0000_i64770" DrawAspect="Content" ObjectID="_1689670080" r:id="rId1315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bookmarkEnd w:id="121"/>
          <w:p w14:paraId="572948A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5D46A4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0FD460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749BD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78C49E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BE81936" w14:textId="77777777" w:rsidTr="00CD71EC">
        <w:tc>
          <w:tcPr>
            <w:tcW w:w="6091" w:type="dxa"/>
            <w:shd w:val="clear" w:color="auto" w:fill="auto"/>
          </w:tcPr>
          <w:p w14:paraId="148852F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122" w:name="c24q"/>
            <w:bookmarkEnd w:id="12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24.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46"/>
                <w:sz w:val="24"/>
                <w:szCs w:val="24"/>
              </w:rPr>
              <w:object w:dxaOrig="3030" w:dyaOrig="1030" w14:anchorId="562DFE1F">
                <v:shape id="_x0000_i64771" type="#_x0000_t75" style="width:151.45pt;height:51.6pt" o:ole="">
                  <v:imagedata r:id="rId1316" o:title=""/>
                </v:shape>
                <o:OLEObject Type="Embed" ProgID="Equation.DSMT4" ShapeID="_x0000_i64771" DrawAspect="Content" ObjectID="_1689670081" r:id="rId131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E336B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3" w:name="c24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80" w:dyaOrig="270" w14:anchorId="3D7AC3FA">
                <v:shape id="_x0000_i64772" type="#_x0000_t75" style="width:34.65pt;height:13.6pt" o:ole="">
                  <v:imagedata r:id="rId1318" o:title=""/>
                </v:shape>
                <o:OLEObject Type="Embed" ProgID="Equation.DSMT4" ShapeID="_x0000_i64772" DrawAspect="Content" ObjectID="_1689670082" r:id="rId131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3B7607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4" w:name="c24b"/>
            <w:bookmarkEnd w:id="12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30" w:dyaOrig="270" w14:anchorId="29BD2A0F">
                <v:shape id="_x0000_i64773" type="#_x0000_t75" style="width:27.15pt;height:13.6pt" o:ole="">
                  <v:imagedata r:id="rId1320" o:title=""/>
                </v:shape>
                <o:OLEObject Type="Embed" ProgID="Equation.DSMT4" ShapeID="_x0000_i64773" DrawAspect="Content" ObjectID="_1689670083" r:id="rId132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CFCF92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5" w:name="c24c"/>
            <w:bookmarkEnd w:id="12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Hàm số liên tục tại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30" w:dyaOrig="270" w14:anchorId="59034BED">
                <v:shape id="_x0000_i64774" type="#_x0000_t75" style="width:27.15pt;height:13.6pt" o:ole="">
                  <v:imagedata r:id="rId1322" o:title=""/>
                </v:shape>
                <o:OLEObject Type="Embed" ProgID="Equation.DSMT4" ShapeID="_x0000_i64774" DrawAspect="Content" ObjectID="_1689670084" r:id="rId132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FEFC01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6" w:name="c24d"/>
            <w:bookmarkEnd w:id="12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70" w14:anchorId="6E84B210">
                <v:shape id="_x0000_i64775" type="#_x0000_t75" style="width:27.15pt;height:13.6pt" o:ole="">
                  <v:imagedata r:id="rId1324" o:title=""/>
                </v:shape>
                <o:OLEObject Type="Embed" ProgID="Equation.DSMT4" ShapeID="_x0000_i64775" DrawAspect="Content" ObjectID="_1689670085" r:id="rId132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26"/>
          <w:p w14:paraId="6BA8E15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8D975C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98970D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8BA145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AAFE3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C5DBA06" w14:textId="77777777" w:rsidTr="00CD71EC">
        <w:tc>
          <w:tcPr>
            <w:tcW w:w="6091" w:type="dxa"/>
            <w:shd w:val="clear" w:color="auto" w:fill="auto"/>
          </w:tcPr>
          <w:p w14:paraId="421C2F84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  <w:lang w:val="sv-SE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 w:eastAsia="x-none"/>
              </w:rPr>
              <w:t xml:space="preserve">Câu </w:t>
            </w:r>
            <w:bookmarkStart w:id="127" w:name="c25q"/>
            <w:bookmarkEnd w:id="127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sv-SE" w:eastAsia="x-none"/>
              </w:rPr>
              <w:t xml:space="preserve">25. </w:t>
            </w:r>
            <w:r w:rsidRPr="00C44805">
              <w:rPr>
                <w:rFonts w:ascii="Chu Van An" w:hAnsi="Chu Van An" w:cs="Chu Van An"/>
                <w:szCs w:val="24"/>
                <w:lang w:val="de-DE" w:eastAsia="x-none"/>
              </w:rPr>
              <w:t>Cho</w:t>
            </w:r>
            <w:r w:rsidRPr="00C44805">
              <w:rPr>
                <w:rFonts w:ascii="Chu Van An" w:hAnsi="Chu Van An" w:cs="Chu Van An"/>
                <w:szCs w:val="24"/>
                <w:lang w:val="sv-SE" w:eastAsia="x-none"/>
              </w:rPr>
              <w:t xml:space="preserve"> hàm số </w:t>
            </w:r>
            <w:r w:rsidRPr="00C44805">
              <w:rPr>
                <w:rFonts w:ascii="Chu Van An" w:hAnsi="Chu Van An" w:cs="Chu Van An"/>
                <w:position w:val="-32"/>
                <w:szCs w:val="24"/>
              </w:rPr>
              <w:object w:dxaOrig="3360" w:dyaOrig="760" w14:anchorId="73B01063">
                <v:shape id="_x0000_i64776" type="#_x0000_t75" style="width:167.75pt;height:37.35pt" o:ole="">
                  <v:imagedata r:id="rId380" o:title=""/>
                </v:shape>
                <o:OLEObject Type="Embed" ProgID="Equation.DSMT4" ShapeID="_x0000_i64776" DrawAspect="Content" ObjectID="_1689670086" r:id="rId1326"/>
              </w:object>
            </w:r>
            <w:r w:rsidRPr="00C44805">
              <w:rPr>
                <w:rFonts w:ascii="Chu Van An" w:hAnsi="Chu Van An" w:cs="Chu Van An"/>
                <w:szCs w:val="24"/>
                <w:lang w:val="sv-SE" w:eastAsia="x-none"/>
              </w:rPr>
              <w:t xml:space="preserve">. Hỏi hàm số </w:t>
            </w:r>
            <w:r w:rsidRPr="00C44805">
              <w:rPr>
                <w:rFonts w:ascii="Chu Van An" w:hAnsi="Chu Van An" w:cs="Chu Van An"/>
                <w:position w:val="-10"/>
                <w:szCs w:val="24"/>
              </w:rPr>
              <w:object w:dxaOrig="240" w:dyaOrig="320" w14:anchorId="44719A7A">
                <v:shape id="_x0000_i64777" type="#_x0000_t75" style="width:12.25pt;height:15.6pt" o:ole="">
                  <v:imagedata r:id="rId382" o:title=""/>
                </v:shape>
                <o:OLEObject Type="Embed" ProgID="Equation.DSMT4" ShapeID="_x0000_i64777" DrawAspect="Content" ObjectID="_1689670087" r:id="rId1327"/>
              </w:object>
            </w:r>
            <w:r w:rsidRPr="00C44805">
              <w:rPr>
                <w:rFonts w:ascii="Chu Van An" w:hAnsi="Chu Van An" w:cs="Chu Van An"/>
                <w:szCs w:val="24"/>
                <w:lang w:val="sv-SE" w:eastAsia="x-none"/>
              </w:rPr>
              <w:t xml:space="preserve">có tất cả bao nhiêu điểm gián đoạn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40" w:dyaOrig="400" w14:anchorId="5540258B">
                <v:shape id="_x0000_i64778" type="#_x0000_t75" style="width:47.55pt;height:20.4pt" o:ole="">
                  <v:imagedata r:id="rId384" o:title=""/>
                </v:shape>
                <o:OLEObject Type="Embed" ProgID="Equation.DSMT4" ShapeID="_x0000_i64778" DrawAspect="Content" ObjectID="_1689670088" r:id="rId1328"/>
              </w:object>
            </w:r>
            <w:r w:rsidRPr="00C44805">
              <w:rPr>
                <w:rFonts w:ascii="Chu Van An" w:hAnsi="Chu Van An" w:cs="Chu Van An"/>
                <w:szCs w:val="24"/>
                <w:lang w:val="sv-SE" w:eastAsia="x-none"/>
              </w:rPr>
              <w:t>?</w:t>
            </w:r>
          </w:p>
          <w:p w14:paraId="4E57C161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128" w:name="c2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18ED1C91">
                <v:shape id="_x0000_i64779" type="#_x0000_t75" style="width:27.85pt;height:14.25pt" o:ole="">
                  <v:imagedata r:id="rId386" o:title=""/>
                </v:shape>
                <o:OLEObject Type="Embed" ProgID="Equation.DSMT4" ShapeID="_x0000_i64779" DrawAspect="Content" ObjectID="_1689670089" r:id="rId132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129" w:name="c25b"/>
            <w:bookmarkEnd w:id="12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0" w:dyaOrig="279" w14:anchorId="5B6D9CB3">
                <v:shape id="_x0000_i64780" type="#_x0000_t75" style="width:26.5pt;height:14.25pt" o:ole="">
                  <v:imagedata r:id="rId388" o:title=""/>
                </v:shape>
                <o:OLEObject Type="Embed" ProgID="Equation.DSMT4" ShapeID="_x0000_i64780" DrawAspect="Content" ObjectID="_1689670090" r:id="rId133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130" w:name="c25c"/>
            <w:bookmarkEnd w:id="12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20" w:dyaOrig="279" w14:anchorId="17215772">
                <v:shape id="_x0000_i64781" type="#_x0000_t75" style="width:21.05pt;height:14.25pt" o:ole="">
                  <v:imagedata r:id="rId390" o:title=""/>
                </v:shape>
                <o:OLEObject Type="Embed" ProgID="Equation.DSMT4" ShapeID="_x0000_i64781" DrawAspect="Content" ObjectID="_1689670091" r:id="rId133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131" w:name="c25d"/>
            <w:bookmarkEnd w:id="13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0" w:dyaOrig="279" w14:anchorId="752470C6">
                <v:shape id="_x0000_i64782" type="#_x0000_t75" style="width:20.4pt;height:14.25pt" o:ole="">
                  <v:imagedata r:id="rId392" o:title=""/>
                </v:shape>
                <o:OLEObject Type="Embed" ProgID="Equation.DSMT4" ShapeID="_x0000_i64782" DrawAspect="Content" ObjectID="_1689670092" r:id="rId133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bookmarkEnd w:id="131"/>
          <w:p w14:paraId="17A28BB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1D5DCE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487FDA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19EB6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69513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CB2853D" w14:textId="77777777" w:rsidTr="00CD71EC">
        <w:tc>
          <w:tcPr>
            <w:tcW w:w="6091" w:type="dxa"/>
            <w:shd w:val="clear" w:color="auto" w:fill="auto"/>
          </w:tcPr>
          <w:p w14:paraId="02B62225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32" w:name="c26q"/>
            <w:bookmarkEnd w:id="13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26.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hàm số </w:t>
            </w:r>
            <w:r w:rsidRPr="00C44805">
              <w:rPr>
                <w:rFonts w:ascii="Chu Van An" w:hAnsi="Chu Van An" w:cs="Chu Van An"/>
                <w:position w:val="-30"/>
                <w:szCs w:val="24"/>
              </w:rPr>
              <w:object w:dxaOrig="1839" w:dyaOrig="759" w14:anchorId="12075D42">
                <v:shape id="_x0000_i64783" type="#_x0000_t75" style="width:92.4pt;height:37.35pt" o:ole="">
                  <v:imagedata r:id="rId430" o:title=""/>
                </v:shape>
                <o:OLEObject Type="Embed" ProgID="Equation.DSMT4" ShapeID="_x0000_i64783" DrawAspect="Content" ObjectID="_1689670093" r:id="rId1333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chưa xác định tại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66" w:dyaOrig="283" w14:anchorId="3F91743C">
                <v:shape id="_x0000_i64784" type="#_x0000_t75" style="width:28.55pt;height:14.25pt" o:ole="">
                  <v:imagedata r:id="rId432" o:title=""/>
                </v:shape>
                <o:OLEObject Type="Embed" ProgID="Equation.DSMT4" ShapeID="_x0000_i64784" DrawAspect="Content" ObjectID="_1689670094" r:id="rId1334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. Tìm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79" w:dyaOrig="399" w14:anchorId="4A24F1AC">
                <v:shape id="_x0000_i64785" type="#_x0000_t75" style="width:29.2pt;height:20.4pt" o:ole="">
                  <v:imagedata r:id="rId434" o:title=""/>
                </v:shape>
                <o:OLEObject Type="Embed" ProgID="Equation.DSMT4" ShapeID="_x0000_i64785" DrawAspect="Content" ObjectID="_1689670095" r:id="rId133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để hàm số trên liên tục tại điểm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66" w:dyaOrig="283" w14:anchorId="06581F17">
                <v:shape id="_x0000_i64786" type="#_x0000_t75" style="width:28.55pt;height:14.25pt" o:ole="">
                  <v:imagedata r:id="rId436" o:title=""/>
                </v:shape>
                <o:OLEObject Type="Embed" ProgID="Equation.DSMT4" ShapeID="_x0000_i64786" DrawAspect="Content" ObjectID="_1689670096" r:id="rId1336"/>
              </w:object>
            </w:r>
            <w:r w:rsidRPr="00C44805">
              <w:rPr>
                <w:rFonts w:ascii="Chu Van An" w:hAnsi="Chu Van An" w:cs="Chu Van An"/>
                <w:szCs w:val="24"/>
              </w:rPr>
              <w:t>?</w:t>
            </w:r>
          </w:p>
          <w:p w14:paraId="20488E21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3" w:name="c26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Calibri" w:hAnsi="Chu Van An" w:cs="Chu Van An"/>
                <w:position w:val="-26"/>
                <w:szCs w:val="24"/>
              </w:rPr>
              <w:object w:dxaOrig="244" w:dyaOrig="681" w14:anchorId="7DAD7365">
                <v:shape id="_x0000_i64787" type="#_x0000_t75" style="width:12.9pt;height:34.65pt" o:ole="">
                  <v:imagedata r:id="rId440" o:title=""/>
                </v:shape>
                <o:OLEObject Type="Embed" ProgID="Equation.DSMT4" ShapeID="_x0000_i64787" DrawAspect="Content" ObjectID="_1689670097" r:id="rId133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134" w:name="c26b"/>
            <w:bookmarkEnd w:id="13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Cs w:val="24"/>
              </w:rPr>
              <w:t>0.</w:t>
            </w:r>
          </w:p>
          <w:p w14:paraId="1A8153AC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35" w:name="c26c"/>
            <w:bookmarkEnd w:id="13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Không tồn tại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79" w:dyaOrig="399" w14:anchorId="0230D2D2">
                <v:shape id="_x0000_i64788" type="#_x0000_t75" style="width:29.2pt;height:20.4pt" o:ole="">
                  <v:imagedata r:id="rId442" o:title=""/>
                </v:shape>
                <o:OLEObject Type="Embed" ProgID="Equation.DSMT4" ShapeID="_x0000_i64788" DrawAspect="Content" ObjectID="_1689670098" r:id="rId1338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136" w:name="c26d"/>
            <w:bookmarkEnd w:id="13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eastAsia="Calibri" w:hAnsi="Chu Van An" w:cs="Chu Van An"/>
                <w:position w:val="-26"/>
                <w:szCs w:val="24"/>
              </w:rPr>
              <w:object w:dxaOrig="244" w:dyaOrig="681" w14:anchorId="26146FC6">
                <v:shape id="_x0000_i64789" type="#_x0000_t75" style="width:12.9pt;height:34.65pt" o:ole="">
                  <v:imagedata r:id="rId438" o:title=""/>
                </v:shape>
                <o:OLEObject Type="Embed" ProgID="Equation.DSMT4" ShapeID="_x0000_i64789" DrawAspect="Content" ObjectID="_1689670099" r:id="rId133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136"/>
          <w:p w14:paraId="6E73A32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5462B4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FF78AE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699862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BC812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22F6FC8" w14:textId="77777777" w:rsidTr="00CD71EC">
        <w:tc>
          <w:tcPr>
            <w:tcW w:w="6091" w:type="dxa"/>
            <w:shd w:val="clear" w:color="auto" w:fill="auto"/>
          </w:tcPr>
          <w:p w14:paraId="07AE3C1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7" w:name="c27q"/>
            <w:bookmarkEnd w:id="13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84" w:dyaOrig="660" w14:anchorId="7910BC38">
                <v:shape id="_x0000_i64790" type="#_x0000_t75" style="width:94.4pt;height:33.3pt" o:ole="">
                  <v:imagedata r:id="rId548" o:title=""/>
                </v:shape>
                <o:OLEObject Type="Embed" ProgID="Equation.DSMT4" ShapeID="_x0000_i64790" DrawAspect="Content" ObjectID="_1689670100" r:id="rId134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liên tục trên khoảng nào sau đây?</w:t>
            </w:r>
          </w:p>
          <w:p w14:paraId="42452543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8" w:name="c2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20" w:dyaOrig="396" w14:anchorId="1211B784">
                <v:shape id="_x0000_i64791" type="#_x0000_t75" style="width:36pt;height:20.4pt" o:ole="">
                  <v:imagedata r:id="rId556" o:title=""/>
                </v:shape>
                <o:OLEObject Type="Embed" ProgID="Equation.DSMT4" ShapeID="_x0000_i64791" DrawAspect="Content" ObjectID="_1689670101" r:id="rId134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9" w:name="c27b"/>
            <w:bookmarkEnd w:id="13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76" w:dyaOrig="396" w14:anchorId="4CBA1081">
                <v:shape id="_x0000_i64792" type="#_x0000_t75" style="width:28.55pt;height:20.4pt" o:ole="">
                  <v:imagedata r:id="rId550" o:title=""/>
                </v:shape>
                <o:OLEObject Type="Embed" ProgID="Equation.DSMT4" ShapeID="_x0000_i64792" DrawAspect="Content" ObjectID="_1689670102" r:id="rId134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0" w:name="c27c"/>
            <w:bookmarkEnd w:id="13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56" w:dyaOrig="396" w14:anchorId="1917FEA1">
                <v:shape id="_x0000_i64793" type="#_x0000_t75" style="width:37.35pt;height:20.4pt" o:ole="">
                  <v:imagedata r:id="rId552" o:title=""/>
                </v:shape>
                <o:OLEObject Type="Embed" ProgID="Equation.DSMT4" ShapeID="_x0000_i64793" DrawAspect="Content" ObjectID="_1689670103" r:id="rId134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1" w:name="c27d"/>
            <w:bookmarkEnd w:id="14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396" w14:anchorId="48903131">
                <v:shape id="_x0000_i64794" type="#_x0000_t75" style="width:38.7pt;height:20.4pt" o:ole="">
                  <v:imagedata r:id="rId554" o:title=""/>
                </v:shape>
                <o:OLEObject Type="Embed" ProgID="Equation.DSMT4" ShapeID="_x0000_i64794" DrawAspect="Content" ObjectID="_1689670104" r:id="rId134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1"/>
          <w:p w14:paraId="71B3576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82DD38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117CCB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9153B9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E9B985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6B9B45F" w14:textId="77777777" w:rsidTr="00CD71EC">
        <w:tc>
          <w:tcPr>
            <w:tcW w:w="6091" w:type="dxa"/>
            <w:shd w:val="clear" w:color="auto" w:fill="auto"/>
          </w:tcPr>
          <w:p w14:paraId="50E03E5F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42" w:name="c28q"/>
            <w:bookmarkEnd w:id="14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28. </w:t>
            </w:r>
            <w:r w:rsidRPr="00C44805">
              <w:rPr>
                <w:rFonts w:ascii="Chu Van An" w:hAnsi="Chu Van An" w:cs="Chu Van An"/>
                <w:szCs w:val="24"/>
              </w:rPr>
              <w:t xml:space="preserve">Hàm số nào trong các hàm số dưới đây không liên tục trên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380" w:dyaOrig="279" w14:anchorId="5EBC024F">
                <v:shape id="_x0000_i64795" type="#_x0000_t75" style="width:19.7pt;height:14.25pt" o:ole="">
                  <v:imagedata r:id="rId558" o:title=""/>
                </v:shape>
                <o:OLEObject Type="Embed" ProgID="Equation.DSMT4" ShapeID="_x0000_i64795" DrawAspect="Content" ObjectID="_1689670105" r:id="rId1345"/>
              </w:object>
            </w:r>
          </w:p>
          <w:p w14:paraId="45C59FDF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3" w:name="c28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60" w:dyaOrig="400" w14:anchorId="6DB184E9">
                <v:shape id="_x0000_i64796" type="#_x0000_t75" style="width:33.3pt;height:20.4pt" o:ole="">
                  <v:imagedata r:id="rId560" o:title=""/>
                </v:shape>
                <o:OLEObject Type="Embed" ProgID="Equation.DSMT4" ShapeID="_x0000_i64796" DrawAspect="Content" ObjectID="_1689670106" r:id="rId134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4" w:name="c28b"/>
            <w:bookmarkEnd w:id="14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00" w:dyaOrig="620" w14:anchorId="4E44D448">
                <v:shape id="_x0000_i64797" type="#_x0000_t75" style="width:44.85pt;height:30.55pt" o:ole="">
                  <v:imagedata r:id="rId562" o:title=""/>
                </v:shape>
                <o:OLEObject Type="Embed" ProgID="Equation.DSMT4" ShapeID="_x0000_i64797" DrawAspect="Content" ObjectID="_1689670107" r:id="rId134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5" w:name="c28c"/>
            <w:bookmarkEnd w:id="14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00" w:dyaOrig="320" w14:anchorId="4190AEE4">
                <v:shape id="_x0000_i64798" type="#_x0000_t75" style="width:44.85pt;height:15.6pt" o:ole="">
                  <v:imagedata r:id="rId564" o:title=""/>
                </v:shape>
                <o:OLEObject Type="Embed" ProgID="Equation.DSMT4" ShapeID="_x0000_i64798" DrawAspect="Content" ObjectID="_1689670108" r:id="rId134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6" w:name="c28d"/>
            <w:bookmarkEnd w:id="14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980" w:dyaOrig="700" w14:anchorId="66922769">
                <v:shape id="_x0000_i64799" type="#_x0000_t75" style="width:49.6pt;height:35.3pt" o:ole="">
                  <v:imagedata r:id="rId566" o:title=""/>
                </v:shape>
                <o:OLEObject Type="Embed" ProgID="Equation.DSMT4" ShapeID="_x0000_i64799" DrawAspect="Content" ObjectID="_1689670109" r:id="rId13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46"/>
          <w:p w14:paraId="4993144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A7E326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66052E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858B48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E1214E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A984AFF" w14:textId="77777777" w:rsidTr="00CD71EC">
        <w:tc>
          <w:tcPr>
            <w:tcW w:w="6091" w:type="dxa"/>
            <w:shd w:val="clear" w:color="auto" w:fill="auto"/>
          </w:tcPr>
          <w:p w14:paraId="6D49661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7" w:name="c29q"/>
            <w:bookmarkEnd w:id="14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29.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Trong các mệnh đề sau, mệnh đề nào đúng?</w:t>
            </w:r>
          </w:p>
          <w:p w14:paraId="33DF834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8" w:name="c2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96" w:dyaOrig="424" w14:anchorId="0FFEC508">
                <v:shape id="_x0000_i64800" type="#_x0000_t75" style="width:59.1pt;height:21.05pt" o:ole="">
                  <v:imagedata r:id="rId540" o:title=""/>
                </v:shape>
                <o:OLEObject Type="Embed" ProgID="Equation.DSMT4" ShapeID="_x0000_i64800" DrawAspect="Content" ObjectID="_1689670110" r:id="rId135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3" w:dyaOrig="360" w14:anchorId="3BD98E3C">
                <v:shape id="_x0000_i64801" type="#_x0000_t75" style="width:31.25pt;height:19pt" o:ole="">
                  <v:imagedata r:id="rId542" o:title=""/>
                </v:shape>
                <o:OLEObject Type="Embed" ProgID="Equation.DSMT4" ShapeID="_x0000_i64801" DrawAspect="Content" ObjectID="_1689670111" r:id="rId13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BC611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49" w:name="c29b"/>
            <w:bookmarkEnd w:id="14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96" w:dyaOrig="424" w14:anchorId="243274D5">
                <v:shape id="_x0000_i64802" type="#_x0000_t75" style="width:59.1pt;height:21.05pt" o:ole="">
                  <v:imagedata r:id="rId544" o:title=""/>
                </v:shape>
                <o:OLEObject Type="Embed" ProgID="Equation.DSMT4" ShapeID="_x0000_i64802" DrawAspect="Content" ObjectID="_1689670112" r:id="rId13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7" w:dyaOrig="257" w14:anchorId="3EB8CB79">
                <v:shape id="_x0000_i64803" type="#_x0000_t75" style="width:12.9pt;height:12.9pt" o:ole="">
                  <v:imagedata r:id="rId546" o:title=""/>
                </v:shape>
                <o:OLEObject Type="Embed" ProgID="Equation.DSMT4" ShapeID="_x0000_i64803" DrawAspect="Content" ObjectID="_1689670113" r:id="rId13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E4589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0" w:name="c29c"/>
            <w:bookmarkEnd w:id="14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96" w:dyaOrig="424" w14:anchorId="5262AE5B">
                <v:shape id="_x0000_i64804" type="#_x0000_t75" style="width:59.1pt;height:21.05pt" o:ole="">
                  <v:imagedata r:id="rId532" o:title=""/>
                </v:shape>
                <o:OLEObject Type="Embed" ProgID="Equation.DSMT4" ShapeID="_x0000_i64804" DrawAspect="Content" ObjectID="_1689670114" r:id="rId135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17" w:dyaOrig="360" w14:anchorId="2EC7CB40">
                <v:shape id="_x0000_i64805" type="#_x0000_t75" style="width:30.55pt;height:19pt" o:ole="">
                  <v:imagedata r:id="rId534" o:title=""/>
                </v:shape>
                <o:OLEObject Type="Embed" ProgID="Equation.DSMT4" ShapeID="_x0000_i64805" DrawAspect="Content" ObjectID="_1689670115" r:id="rId13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28428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51" w:name="c29d"/>
            <w:bookmarkEnd w:id="15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96" w:dyaOrig="424" w14:anchorId="41CD2932">
                <v:shape id="_x0000_i64806" type="#_x0000_t75" style="width:59.1pt;height:21.05pt" o:ole="">
                  <v:imagedata r:id="rId536" o:title=""/>
                </v:shape>
                <o:OLEObject Type="Embed" ProgID="Equation.DSMT4" ShapeID="_x0000_i64806" DrawAspect="Content" ObjectID="_1689670116" r:id="rId135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tại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759" w:dyaOrig="360" w14:anchorId="76B23FEC">
                <v:shape id="_x0000_i64807" type="#_x0000_t75" style="width:37.35pt;height:19pt" o:ole="">
                  <v:imagedata r:id="rId538" o:title=""/>
                </v:shape>
                <o:OLEObject Type="Embed" ProgID="Equation.DSMT4" ShapeID="_x0000_i64807" DrawAspect="Content" ObjectID="_1689670117" r:id="rId13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1"/>
          <w:p w14:paraId="278DC1A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44B513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877057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91899D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D1B1A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5812BFC" w14:textId="77777777" w:rsidTr="00CD71EC">
        <w:tc>
          <w:tcPr>
            <w:tcW w:w="6091" w:type="dxa"/>
            <w:shd w:val="clear" w:color="auto" w:fill="auto"/>
          </w:tcPr>
          <w:p w14:paraId="1F820CD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52" w:name="c30q"/>
            <w:bookmarkEnd w:id="15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30.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356" w:dyaOrig="636" w14:anchorId="2F4B3BFE">
                <v:shape id="_x0000_i64808" type="#_x0000_t75" style="width:67.25pt;height:31.25pt" o:ole="">
                  <v:imagedata r:id="rId628" o:title=""/>
                </v:shape>
                <o:OLEObject Type="Embed" ProgID="Equation.DSMT4" ShapeID="_x0000_i64808" DrawAspect="Content" ObjectID="_1689670118" r:id="rId135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, hàm số đã cho liên tục trên khoảng nào dưới đây?</w:t>
            </w:r>
          </w:p>
          <w:p w14:paraId="5B33D678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53" w:name="c3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800080"/>
                <w:position w:val="-28"/>
                <w:sz w:val="24"/>
                <w:szCs w:val="24"/>
              </w:rPr>
              <w:object w:dxaOrig="852" w:dyaOrig="672" w14:anchorId="74495178">
                <v:shape id="_x0000_i64809" type="#_x0000_t75" style="width:42.8pt;height:33.95pt" o:ole="">
                  <v:imagedata r:id="rId636" o:title=""/>
                </v:shape>
                <o:OLEObject Type="Embed" ProgID="Equation.DSMT4" ShapeID="_x0000_i64809" DrawAspect="Content" ObjectID="_1689670119" r:id="rId1359"/>
              </w:object>
            </w:r>
            <w:r w:rsidRPr="00C44805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bookmarkStart w:id="154" w:name="c30b"/>
            <w:bookmarkEnd w:id="15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800080"/>
                <w:position w:val="-14"/>
                <w:sz w:val="24"/>
                <w:szCs w:val="24"/>
              </w:rPr>
              <w:object w:dxaOrig="780" w:dyaOrig="396" w14:anchorId="3BC74C66">
                <v:shape id="_x0000_i64810" type="#_x0000_t75" style="width:38.7pt;height:20.4pt" o:ole="">
                  <v:imagedata r:id="rId630" o:title=""/>
                </v:shape>
                <o:OLEObject Type="Embed" ProgID="Equation.DSMT4" ShapeID="_x0000_i64810" DrawAspect="Content" ObjectID="_1689670120" r:id="rId1360"/>
              </w:object>
            </w:r>
            <w:r w:rsidRPr="00C44805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p w14:paraId="6EB79A2C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55" w:name="c30c"/>
            <w:bookmarkEnd w:id="15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C44805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color w:val="800080"/>
                <w:position w:val="-28"/>
                <w:sz w:val="24"/>
                <w:szCs w:val="24"/>
              </w:rPr>
              <w:object w:dxaOrig="1080" w:dyaOrig="672" w14:anchorId="67CABCCB">
                <v:shape id="_x0000_i64811" type="#_x0000_t75" style="width:55pt;height:33.95pt" o:ole="">
                  <v:imagedata r:id="rId632" o:title=""/>
                </v:shape>
                <o:OLEObject Type="Embed" ProgID="Equation.DSMT4" ShapeID="_x0000_i64811" DrawAspect="Content" ObjectID="_1689670121" r:id="rId1361"/>
              </w:object>
            </w:r>
            <w:r w:rsidRPr="00C44805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  <w:bookmarkStart w:id="156" w:name="c30d"/>
            <w:bookmarkEnd w:id="15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800080"/>
                <w:position w:val="-14"/>
                <w:sz w:val="24"/>
                <w:szCs w:val="24"/>
              </w:rPr>
              <w:object w:dxaOrig="720" w:dyaOrig="396" w14:anchorId="67B9AC7B">
                <v:shape id="_x0000_i64812" type="#_x0000_t75" style="width:36pt;height:20.4pt" o:ole="">
                  <v:imagedata r:id="rId634" o:title=""/>
                </v:shape>
                <o:OLEObject Type="Embed" ProgID="Equation.DSMT4" ShapeID="_x0000_i64812" DrawAspect="Content" ObjectID="_1689670122" r:id="rId1362"/>
              </w:object>
            </w:r>
            <w:r w:rsidRPr="00C44805">
              <w:rPr>
                <w:rFonts w:ascii="Chu Van An" w:hAnsi="Chu Van An" w:cs="Chu Van An"/>
                <w:color w:val="800080"/>
                <w:sz w:val="24"/>
                <w:szCs w:val="24"/>
                <w:lang w:val="fr-FR"/>
              </w:rPr>
              <w:t>.</w:t>
            </w:r>
          </w:p>
          <w:bookmarkEnd w:id="156"/>
          <w:p w14:paraId="14A28F5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B627C3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C43070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2710C8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FA7C5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52EFB20" w14:textId="77777777" w:rsidTr="00CD71EC">
        <w:tc>
          <w:tcPr>
            <w:tcW w:w="6091" w:type="dxa"/>
            <w:shd w:val="clear" w:color="auto" w:fill="auto"/>
          </w:tcPr>
          <w:p w14:paraId="77815196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157" w:name="c31q"/>
            <w:bookmarkEnd w:id="157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31.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các hàm số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1363" w:dyaOrig="399" w14:anchorId="591AEABC">
                <v:shape id="_x0000_i64813" type="#_x0000_t75" style="width:67.25pt;height:20.4pt" o:ole="">
                  <v:imagedata r:id="rId698" o:title=""/>
                </v:shape>
                <o:OLEObject Type="Embed" ProgID="Equation.DSMT4" ShapeID="_x0000_i64813" DrawAspect="Content" ObjectID="_1689670123" r:id="rId1363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2134" w:dyaOrig="656" w14:anchorId="78AC1864">
                <v:shape id="_x0000_i64814" type="#_x0000_t75" style="width:106.65pt;height:33.3pt" o:ole="">
                  <v:imagedata r:id="rId700" o:title=""/>
                </v:shape>
                <o:OLEObject Type="Embed" ProgID="Equation.DSMT4" ShapeID="_x0000_i64814" DrawAspect="Content" ObjectID="_1689670124" r:id="rId1364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2057" w:dyaOrig="617" w14:anchorId="7D30BC52">
                <v:shape id="_x0000_i64815" type="#_x0000_t75" style="width:102.55pt;height:30.55pt" o:ole="">
                  <v:imagedata r:id="rId702" o:title=""/>
                </v:shape>
                <o:OLEObject Type="Embed" ProgID="Equation.DSMT4" ShapeID="_x0000_i64815" DrawAspect="Content" ObjectID="_1689670125" r:id="rId136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1466" w:dyaOrig="424" w14:anchorId="51B589B4">
                <v:shape id="_x0000_i64816" type="#_x0000_t75" style="width:73.35pt;height:21.05pt" o:ole="">
                  <v:imagedata r:id="rId704" o:title=""/>
                </v:shape>
                <o:OLEObject Type="Embed" ProgID="Equation.DSMT4" ShapeID="_x0000_i64816" DrawAspect="Content" ObjectID="_1689670126" r:id="rId1366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. Có bao nhiêu hàm số liên tục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79" w:dyaOrig="399" w14:anchorId="3C70983B">
                <v:shape id="_x0000_i64817" type="#_x0000_t75" style="width:29.2pt;height:20.4pt" o:ole="">
                  <v:imagedata r:id="rId706" o:title=""/>
                </v:shape>
                <o:OLEObject Type="Embed" ProgID="Equation.DSMT4" ShapeID="_x0000_i64817" DrawAspect="Content" ObjectID="_1689670127" r:id="rId1367"/>
              </w:object>
            </w:r>
            <w:r w:rsidRPr="00C44805">
              <w:rPr>
                <w:rFonts w:ascii="Chu Van An" w:hAnsi="Chu Van An" w:cs="Chu Van An"/>
                <w:szCs w:val="24"/>
              </w:rPr>
              <w:t>?</w:t>
            </w:r>
          </w:p>
          <w:p w14:paraId="3723EF30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158" w:name="c31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0" w:dyaOrig="283" w14:anchorId="468CE11B">
                <v:shape id="_x0000_i64818" type="#_x0000_t75" style="width:8.85pt;height:14.25pt" o:ole="">
                  <v:imagedata r:id="rId710" o:title=""/>
                </v:shape>
                <o:OLEObject Type="Embed" ProgID="Equation.DSMT4" ShapeID="_x0000_i64818" DrawAspect="Content" ObjectID="_1689670128" r:id="rId1368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59" w:name="c31b"/>
            <w:bookmarkEnd w:id="158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193" w:dyaOrig="257" w14:anchorId="25A4A233">
                <v:shape id="_x0000_i64819" type="#_x0000_t75" style="width:9.5pt;height:12.9pt" o:ole="">
                  <v:imagedata r:id="rId712" o:title=""/>
                </v:shape>
                <o:OLEObject Type="Embed" ProgID="Equation.DSMT4" ShapeID="_x0000_i64819" DrawAspect="Content" ObjectID="_1689670129" r:id="rId1369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160" w:name="c31c"/>
            <w:bookmarkEnd w:id="159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141" w:dyaOrig="257" w14:anchorId="37EF4CC1">
                <v:shape id="_x0000_i64820" type="#_x0000_t75" style="width:6.8pt;height:12.9pt" o:ole="">
                  <v:imagedata r:id="rId714" o:title=""/>
                </v:shape>
                <o:OLEObject Type="Embed" ProgID="Equation.DSMT4" ShapeID="_x0000_i64820" DrawAspect="Content" ObjectID="_1689670130" r:id="rId1370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161" w:name="c31d"/>
            <w:bookmarkEnd w:id="160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206" w:dyaOrig="257" w14:anchorId="726053DD">
                <v:shape id="_x0000_i64821" type="#_x0000_t75" style="width:9.5pt;height:12.9pt" o:ole="">
                  <v:imagedata r:id="rId708" o:title=""/>
                </v:shape>
                <o:OLEObject Type="Embed" ProgID="Equation.DSMT4" ShapeID="_x0000_i64821" DrawAspect="Content" ObjectID="_1689670131" r:id="rId1371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161"/>
          <w:p w14:paraId="789BDC7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E661E9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EAF906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04345D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FDBFAB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7C9B7C8" w14:textId="77777777" w:rsidTr="00CD71EC">
        <w:tc>
          <w:tcPr>
            <w:tcW w:w="6091" w:type="dxa"/>
            <w:shd w:val="clear" w:color="auto" w:fill="auto"/>
          </w:tcPr>
          <w:p w14:paraId="0664EBF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62" w:name="c32q"/>
            <w:bookmarkEnd w:id="16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32.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  <w:lang w:val="vi-VN"/>
              </w:rPr>
              <w:object w:dxaOrig="1500" w:dyaOrig="612" w14:anchorId="747E379F">
                <v:shape id="_x0000_i64822" type="#_x0000_t75" style="width:74.7pt;height:30.55pt" o:ole="">
                  <v:imagedata r:id="rId1372" o:title=""/>
                </v:shape>
                <o:OLEObject Type="Embed" ProgID="Equation.DSMT4" ShapeID="_x0000_i64822" DrawAspect="Content" ObjectID="_1689670132" r:id="rId137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Khi đó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2" w:dyaOrig="408" w14:anchorId="2928D629">
                <v:shape id="_x0000_i64823" type="#_x0000_t75" style="width:48.9pt;height:20.4pt" o:ole="">
                  <v:imagedata r:id="rId618" o:title=""/>
                </v:shape>
                <o:OLEObject Type="Embed" ProgID="Equation.DSMT4" ShapeID="_x0000_i64823" DrawAspect="Content" ObjectID="_1689670133" r:id="rId137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liên tục trên các khoảng nào sau đây?</w:t>
            </w:r>
          </w:p>
          <w:p w14:paraId="68BE424B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63" w:name="c3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68" w:dyaOrig="408" w14:anchorId="1EAC9F10">
                <v:shape id="_x0000_i64824" type="#_x0000_t75" style="width:38.05pt;height:20.4pt" o:ole="">
                  <v:imagedata r:id="rId1375" o:title=""/>
                </v:shape>
                <o:OLEObject Type="Embed" ProgID="Equation.DSMT4" ShapeID="_x0000_i64824" DrawAspect="Content" ObjectID="_1689670134" r:id="rId137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64" w:name="c32b"/>
            <w:bookmarkEnd w:id="16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52" w:dyaOrig="408" w14:anchorId="5F5EFD2E">
                <v:shape id="_x0000_i64825" type="#_x0000_t75" style="width:27.85pt;height:20.4pt" o:ole="">
                  <v:imagedata r:id="rId1377" o:title=""/>
                </v:shape>
                <o:OLEObject Type="Embed" ProgID="Equation.DSMT4" ShapeID="_x0000_i64825" DrawAspect="Content" ObjectID="_1689670135" r:id="rId137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65" w:name="c32c"/>
            <w:bookmarkEnd w:id="16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8" w:dyaOrig="408" w14:anchorId="5A23BBC8">
                <v:shape id="_x0000_i64826" type="#_x0000_t75" style="width:35.3pt;height:20.4pt" o:ole="">
                  <v:imagedata r:id="rId1379" o:title=""/>
                </v:shape>
                <o:OLEObject Type="Embed" ProgID="Equation.DSMT4" ShapeID="_x0000_i64826" DrawAspect="Content" ObjectID="_1689670136" r:id="rId138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66" w:name="c32d"/>
            <w:bookmarkEnd w:id="16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8" w:dyaOrig="408" w14:anchorId="27E7BAFA">
                <v:shape id="_x0000_i64827" type="#_x0000_t75" style="width:44.15pt;height:20.4pt" o:ole="">
                  <v:imagedata r:id="rId1381" o:title=""/>
                </v:shape>
                <o:OLEObject Type="Embed" ProgID="Equation.DSMT4" ShapeID="_x0000_i64827" DrawAspect="Content" ObjectID="_1689670137" r:id="rId138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66"/>
          <w:p w14:paraId="66021AF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9D1B99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DC9CEB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20C1BD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596084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695D24F" w14:textId="77777777" w:rsidTr="00CD71EC">
        <w:tc>
          <w:tcPr>
            <w:tcW w:w="6091" w:type="dxa"/>
            <w:shd w:val="clear" w:color="auto" w:fill="auto"/>
          </w:tcPr>
          <w:p w14:paraId="209C61E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7" w:name="c33q"/>
            <w:bookmarkEnd w:id="16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33.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Trong các hàm số sau, hàm số nào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7" w:dyaOrig="257" w14:anchorId="7FFCE20E">
                <v:shape id="_x0000_i64828" type="#_x0000_t75" style="width:12.9pt;height:12.9pt" o:ole="">
                  <v:imagedata r:id="rId1383" o:title=""/>
                </v:shape>
                <o:OLEObject Type="Embed" ProgID="Equation.DSMT4" ShapeID="_x0000_i64828" DrawAspect="Content" ObjectID="_1689670138" r:id="rId138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A63AFA2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8" w:name="c33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466" w:dyaOrig="424" w14:anchorId="2379401A">
                <v:shape id="_x0000_i64829" type="#_x0000_t75" style="width:73.35pt;height:21.05pt" o:ole="">
                  <v:imagedata r:id="rId1385" o:title=""/>
                </v:shape>
                <o:OLEObject Type="Embed" ProgID="Equation.DSMT4" ShapeID="_x0000_i64829" DrawAspect="Content" ObjectID="_1689670139" r:id="rId138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9" w:name="c33b"/>
            <w:bookmarkEnd w:id="16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14" w:dyaOrig="617" w14:anchorId="7D9CF996">
                <v:shape id="_x0000_i64830" type="#_x0000_t75" style="width:70.65pt;height:30.55pt" o:ole="">
                  <v:imagedata r:id="rId1387" o:title=""/>
                </v:shape>
                <o:OLEObject Type="Embed" ProgID="Equation.DSMT4" ShapeID="_x0000_i64830" DrawAspect="Content" ObjectID="_1689670140" r:id="rId138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55AAD9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0" w:name="c33c"/>
            <w:bookmarkEnd w:id="16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94" w:dyaOrig="399" w14:anchorId="0A1FEF06">
                <v:shape id="_x0000_i64831" type="#_x0000_t75" style="width:79.45pt;height:20.4pt" o:ole="">
                  <v:imagedata r:id="rId1389" o:title=""/>
                </v:shape>
                <o:OLEObject Type="Embed" ProgID="Equation.DSMT4" ShapeID="_x0000_i64831" DrawAspect="Content" ObjectID="_1689670141" r:id="rId139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1" w:name="c33d"/>
            <w:bookmarkEnd w:id="17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401" w:dyaOrig="656" w14:anchorId="062172A7">
                <v:shape id="_x0000_i64832" type="#_x0000_t75" style="width:70.65pt;height:33.3pt" o:ole="">
                  <v:imagedata r:id="rId1391" o:title=""/>
                </v:shape>
                <o:OLEObject Type="Embed" ProgID="Equation.DSMT4" ShapeID="_x0000_i64832" DrawAspect="Content" ObjectID="_1689670142" r:id="rId139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1"/>
          <w:p w14:paraId="6A882E3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56280C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F20E2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14F3A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9D474E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12D4540" w14:textId="77777777" w:rsidTr="00CD71EC">
        <w:tc>
          <w:tcPr>
            <w:tcW w:w="6091" w:type="dxa"/>
            <w:shd w:val="clear" w:color="auto" w:fill="auto"/>
          </w:tcPr>
          <w:p w14:paraId="3CB1D50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2" w:name="c34q"/>
            <w:bookmarkEnd w:id="17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34.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80"/>
                <w:sz w:val="24"/>
                <w:szCs w:val="24"/>
              </w:rPr>
              <w:object w:dxaOrig="2794" w:dyaOrig="1719" w14:anchorId="4C38305B">
                <v:shape id="_x0000_i64833" type="#_x0000_t75" style="width:139.25pt;height:86.25pt" o:ole="">
                  <v:imagedata r:id="rId658" o:title=""/>
                </v:shape>
                <o:OLEObject Type="Embed" ProgID="Equation.DSMT4" ShapeID="_x0000_i64833" DrawAspect="Content" ObjectID="_1689670143" r:id="rId139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là khẳng định đúng?</w:t>
            </w:r>
          </w:p>
          <w:p w14:paraId="0D45329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3" w:name="c34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16" w:dyaOrig="269" w14:anchorId="22A3FC09">
                <v:shape id="_x0000_i64834" type="#_x0000_t75" style="width:26.5pt;height:13.6pt" o:ole="">
                  <v:imagedata r:id="rId666" o:title=""/>
                </v:shape>
                <o:OLEObject Type="Embed" ProgID="Equation.DSMT4" ShapeID="_x0000_i64834" DrawAspect="Content" ObjectID="_1689670144" r:id="rId139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B2EA0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74" w:name="c34b"/>
            <w:bookmarkEnd w:id="17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Hàm số liên tục trên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8" w:dyaOrig="258" w14:anchorId="0808AB1B">
                <v:shape id="_x0000_i64835" type="#_x0000_t75" style="width:12.9pt;height:12.9pt" o:ole="">
                  <v:imagedata r:id="rId660" o:title=""/>
                </v:shape>
                <o:OLEObject Type="Embed" ProgID="Equation.DSMT4" ShapeID="_x0000_i64835" DrawAspect="Content" ObjectID="_1689670145" r:id="rId139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C7FAB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5" w:name="c34c"/>
            <w:bookmarkEnd w:id="17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9" w:dyaOrig="269" w14:anchorId="4F98E960">
                <v:shape id="_x0000_i64836" type="#_x0000_t75" style="width:27.85pt;height:13.6pt" o:ole="">
                  <v:imagedata r:id="rId662" o:title=""/>
                </v:shape>
                <o:OLEObject Type="Embed" ProgID="Equation.DSMT4" ShapeID="_x0000_i64836" DrawAspect="Content" ObjectID="_1689670146" r:id="rId139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E9E37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76" w:name="c34d"/>
            <w:bookmarkEnd w:id="17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Hàm số không liên tục trên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94" w:dyaOrig="387" w14:anchorId="383DD50D">
                <v:shape id="_x0000_i64837" type="#_x0000_t75" style="width:24.45pt;height:19.7pt" o:ole="">
                  <v:imagedata r:id="rId664" o:title=""/>
                </v:shape>
                <o:OLEObject Type="Embed" ProgID="Equation.DSMT4" ShapeID="_x0000_i64837" DrawAspect="Content" ObjectID="_1689670147" r:id="rId139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6"/>
          <w:p w14:paraId="65C94EA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6DA925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A2CE64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8A0C9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114FC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7FAFF1E" w14:textId="77777777" w:rsidTr="00CD71EC">
        <w:tc>
          <w:tcPr>
            <w:tcW w:w="6091" w:type="dxa"/>
            <w:shd w:val="clear" w:color="auto" w:fill="auto"/>
          </w:tcPr>
          <w:p w14:paraId="50C6938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 xml:space="preserve">Câu </w:t>
            </w:r>
            <w:bookmarkStart w:id="177" w:name="c35q"/>
            <w:bookmarkEnd w:id="17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35.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80"/>
                <w:sz w:val="24"/>
                <w:szCs w:val="24"/>
              </w:rPr>
              <w:object w:dxaOrig="2865" w:dyaOrig="1725" w14:anchorId="37233102">
                <v:shape id="_x0000_i64838" type="#_x0000_t75" style="width:143.3pt;height:86.25pt" o:ole="">
                  <v:imagedata r:id="rId1398" o:title=""/>
                </v:shape>
                <o:OLEObject Type="Embed" ProgID="Equation.DSMT4" ShapeID="_x0000_i64838" DrawAspect="Content" ObjectID="_1689670148" r:id="rId139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 Khẳng định nào đúng</w:t>
            </w:r>
          </w:p>
          <w:p w14:paraId="6D173FE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78" w:name="c3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các điểm thuộc đoạn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95" w:dyaOrig="405" w14:anchorId="5C1BF909">
                <v:shape id="_x0000_i64839" type="#_x0000_t75" style="width:24.45pt;height:20.4pt" o:ole="">
                  <v:imagedata r:id="rId1400" o:title=""/>
                </v:shape>
                <o:OLEObject Type="Embed" ProgID="Equation.DSMT4" ShapeID="_x0000_i64839" DrawAspect="Content" ObjectID="_1689670149" r:id="rId140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FFB0C7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79" w:name="c35b"/>
            <w:bookmarkEnd w:id="17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B.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382DA9E8">
                <v:shape id="_x0000_i64840" type="#_x0000_t75" style="width:27.85pt;height:14.25pt" o:ole="">
                  <v:imagedata r:id="rId1402" o:title=""/>
                </v:shape>
                <o:OLEObject Type="Embed" ProgID="Equation.DSMT4" ShapeID="_x0000_i64840" DrawAspect="Content" ObjectID="_1689670150" r:id="rId140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D19BD7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80" w:name="c35c"/>
            <w:bookmarkEnd w:id="17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thuộc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4ADC08BD">
                <v:shape id="_x0000_i64841" type="#_x0000_t75" style="width:12.9pt;height:12.9pt" o:ole="">
                  <v:imagedata r:id="rId1404" o:title=""/>
                </v:shape>
                <o:OLEObject Type="Embed" ProgID="Equation.DSMT4" ShapeID="_x0000_i64841" DrawAspect="Content" ObjectID="_1689670151" r:id="rId140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F85893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181" w:name="c35d"/>
            <w:bookmarkEnd w:id="18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D.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5" w:dyaOrig="285" w14:anchorId="7648243B">
                <v:shape id="_x0000_i64842" type="#_x0000_t75" style="width:26.5pt;height:14.25pt" o:ole="">
                  <v:imagedata r:id="rId1406" o:title=""/>
                </v:shape>
                <o:OLEObject Type="Embed" ProgID="Equation.DSMT4" ShapeID="_x0000_i64842" DrawAspect="Content" ObjectID="_1689670152" r:id="rId140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81"/>
          <w:p w14:paraId="70ED014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F56F0F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566E40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47F35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E4FD71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79CDDE4" w14:textId="77777777" w:rsidTr="00CD71EC">
        <w:tc>
          <w:tcPr>
            <w:tcW w:w="6091" w:type="dxa"/>
            <w:shd w:val="clear" w:color="auto" w:fill="auto"/>
          </w:tcPr>
          <w:p w14:paraId="231A0E7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82" w:name="c36q"/>
            <w:bookmarkEnd w:id="18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36.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56" w:dyaOrig="611" w14:anchorId="48A2E903">
                <v:shape id="_x0000_i64843" type="#_x0000_t75" style="width:48.25pt;height:29.9pt" o:ole="">
                  <v:imagedata r:id="rId1408" o:title=""/>
                </v:shape>
                <o:OLEObject Type="Embed" ProgID="Equation.DSMT4" ShapeID="_x0000_i64843" DrawAspect="Content" ObjectID="_1689670153" r:id="rId140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 Khẳng định nào dưới đây là đúng?</w:t>
            </w:r>
          </w:p>
          <w:p w14:paraId="39A9F30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83" w:name="c36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gián đoạn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30" w:dyaOrig="276" w14:anchorId="2CD2026A">
                <v:shape id="_x0000_i64844" type="#_x0000_t75" style="width:27.15pt;height:13.6pt" o:ole="">
                  <v:imagedata r:id="rId1410" o:title=""/>
                </v:shape>
                <o:OLEObject Type="Embed" ProgID="Equation.DSMT4" ShapeID="_x0000_i64844" DrawAspect="Content" ObjectID="_1689670154" r:id="rId141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7DC25E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bookmarkStart w:id="184" w:name="c36b"/>
            <w:bookmarkEnd w:id="18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3" w:dyaOrig="253" w14:anchorId="0FB36CAF">
                <v:shape id="_x0000_i64845" type="#_x0000_t75" style="width:12.9pt;height:12.9pt" o:ole="">
                  <v:imagedata r:id="rId1412" o:title=""/>
                </v:shape>
                <o:OLEObject Type="Embed" ProgID="Equation.DSMT4" ShapeID="_x0000_i64845" DrawAspect="Content" ObjectID="_1689670155" r:id="rId141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3A820F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85" w:name="c36c"/>
            <w:bookmarkEnd w:id="18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1" w:dyaOrig="403" w14:anchorId="715D36AF">
                <v:shape id="_x0000_i64846" type="#_x0000_t75" style="width:42.1pt;height:20.4pt" o:ole="">
                  <v:imagedata r:id="rId1414" o:title=""/>
                </v:shape>
                <o:OLEObject Type="Embed" ProgID="Equation.DSMT4" ShapeID="_x0000_i64846" DrawAspect="Content" ObjectID="_1689670156" r:id="rId141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406313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bookmarkStart w:id="186" w:name="c36d"/>
            <w:bookmarkEnd w:id="18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80" w:dyaOrig="276" w14:anchorId="2007D1DC">
                <v:shape id="_x0000_i64847" type="#_x0000_t75" style="width:34.65pt;height:13.6pt" o:ole="">
                  <v:imagedata r:id="rId1416" o:title=""/>
                </v:shape>
                <o:OLEObject Type="Embed" ProgID="Equation.DSMT4" ShapeID="_x0000_i64847" DrawAspect="Content" ObjectID="_1689670157" r:id="rId141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86"/>
          <w:p w14:paraId="3C9C259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D5AD45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09005B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036F7B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7CB26C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9746E54" w14:textId="77777777" w:rsidTr="00CD71EC">
        <w:tc>
          <w:tcPr>
            <w:tcW w:w="6091" w:type="dxa"/>
            <w:shd w:val="clear" w:color="auto" w:fill="auto"/>
          </w:tcPr>
          <w:p w14:paraId="67F9560F" w14:textId="77777777" w:rsidR="00CD71EC" w:rsidRPr="00C44805" w:rsidRDefault="00CD71EC" w:rsidP="004339D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7" w:name="c37q"/>
            <w:bookmarkEnd w:id="18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nào trong các hàm số dưới đây 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>không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2" w:dyaOrig="252" w14:anchorId="670AA92E">
                <v:shape id="_x0000_i64848" type="#_x0000_t75" style="width:12.9pt;height:12.9pt" o:ole="">
                  <v:imagedata r:id="rId1418" o:title=""/>
                </v:shape>
                <o:OLEObject Type="Embed" ProgID="Equation.DSMT4" ShapeID="_x0000_i64848" DrawAspect="Content" ObjectID="_1689670158" r:id="rId141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3675C4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8" w:name="c3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572" w:dyaOrig="360" w14:anchorId="1F0935C3">
                <v:shape id="_x0000_i64849" type="#_x0000_t75" style="width:78.8pt;height:19pt" o:ole="">
                  <v:imagedata r:id="rId1420" o:title=""/>
                </v:shape>
                <o:OLEObject Type="Embed" ProgID="Equation.DSMT4" ShapeID="_x0000_i64849" DrawAspect="Content" ObjectID="_1689670159" r:id="rId1421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89" w:name="c37b"/>
            <w:bookmarkEnd w:id="18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56" w:dyaOrig="624" w14:anchorId="3F602A78">
                <v:shape id="_x0000_i64850" type="#_x0000_t75" style="width:52.3pt;height:30.55pt" o:ole="">
                  <v:imagedata r:id="rId1422" o:title=""/>
                </v:shape>
                <o:OLEObject Type="Embed" ProgID="Equation.DSMT4" ShapeID="_x0000_i64850" DrawAspect="Content" ObjectID="_1689670160" r:id="rId1423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F4D1AE5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0" w:name="c37c"/>
            <w:bookmarkEnd w:id="18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36" w:dyaOrig="252" w14:anchorId="674A1303">
                <v:shape id="_x0000_i64851" type="#_x0000_t75" style="width:47.55pt;height:12.9pt" o:ole="">
                  <v:imagedata r:id="rId1424" o:title=""/>
                </v:shape>
                <o:OLEObject Type="Embed" ProgID="Equation.DSMT4" ShapeID="_x0000_i64851" DrawAspect="Content" ObjectID="_1689670161" r:id="rId1425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91" w:name="c37d"/>
            <w:bookmarkEnd w:id="19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60" w:dyaOrig="624" w14:anchorId="1FC836A1">
                <v:shape id="_x0000_i64852" type="#_x0000_t75" style="width:48.25pt;height:30.55pt" o:ole="">
                  <v:imagedata r:id="rId1426" o:title=""/>
                </v:shape>
                <o:OLEObject Type="Embed" ProgID="Equation.DSMT4" ShapeID="_x0000_i64852" DrawAspect="Content" ObjectID="_1689670162" r:id="rId1427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91"/>
          <w:p w14:paraId="1C0D6EA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A5ABDA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629B5D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9319F3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FB6F8D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29B7FBA" w14:textId="77777777" w:rsidTr="00CD71EC">
        <w:tc>
          <w:tcPr>
            <w:tcW w:w="6091" w:type="dxa"/>
            <w:shd w:val="clear" w:color="auto" w:fill="auto"/>
          </w:tcPr>
          <w:p w14:paraId="52B93E6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92" w:name="c38q"/>
            <w:bookmarkEnd w:id="19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38.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848" w:dyaOrig="600" w14:anchorId="5EE47E7A">
                <v:shape id="_x0000_i64853" type="#_x0000_t75" style="width:92.4pt;height:29.9pt" o:ole="">
                  <v:imagedata r:id="rId616" o:title=""/>
                </v:shape>
                <o:OLEObject Type="Embed" ProgID="Equation.DSMT4" ShapeID="_x0000_i64853" DrawAspect="Content" ObjectID="_1689670163" r:id="rId142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0" w:dyaOrig="408" w14:anchorId="7ED4ECCD">
                <v:shape id="_x0000_i64854" type="#_x0000_t75" style="width:48.25pt;height:20.4pt" o:ole="">
                  <v:imagedata r:id="rId618" o:title=""/>
                </v:shape>
                <o:OLEObject Type="Embed" ProgID="Equation.DSMT4" ShapeID="_x0000_i64854" DrawAspect="Content" ObjectID="_1689670164" r:id="rId142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liên tục trên các khoảng nào sau đây?</w:t>
            </w:r>
          </w:p>
          <w:p w14:paraId="279C67AA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93" w:name="c38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00" w:dyaOrig="408" w14:anchorId="498D768C">
                <v:shape id="_x0000_i64855" type="#_x0000_t75" style="width:44.85pt;height:20.4pt" o:ole="">
                  <v:imagedata r:id="rId624" o:title=""/>
                </v:shape>
                <o:OLEObject Type="Embed" ProgID="Equation.DSMT4" ShapeID="_x0000_i64855" DrawAspect="Content" ObjectID="_1689670165" r:id="rId1430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194" w:name="c38b"/>
            <w:bookmarkEnd w:id="19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8" w:dyaOrig="408" w14:anchorId="5309BF49">
                <v:shape id="_x0000_i64856" type="#_x0000_t75" style="width:35.3pt;height:20.4pt" o:ole="">
                  <v:imagedata r:id="rId626" o:title=""/>
                </v:shape>
                <o:OLEObject Type="Embed" ProgID="Equation.DSMT4" ShapeID="_x0000_i64856" DrawAspect="Content" ObjectID="_1689670166" r:id="rId1431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195" w:name="c38c"/>
            <w:bookmarkEnd w:id="19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8" w14:anchorId="37FC38F9">
                <v:shape id="_x0000_i64857" type="#_x0000_t75" style="width:42.1pt;height:20.4pt" o:ole="">
                  <v:imagedata r:id="rId620" o:title=""/>
                </v:shape>
                <o:OLEObject Type="Embed" ProgID="Equation.DSMT4" ShapeID="_x0000_i64857" DrawAspect="Content" ObjectID="_1689670167" r:id="rId1432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  <w:bookmarkStart w:id="196" w:name="c38d"/>
            <w:bookmarkEnd w:id="19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68" w:dyaOrig="408" w14:anchorId="6222800C">
                <v:shape id="_x0000_i64858" type="#_x0000_t75" style="width:38.05pt;height:20.4pt" o:ole="">
                  <v:imagedata r:id="rId622" o:title=""/>
                </v:shape>
                <o:OLEObject Type="Embed" ProgID="Equation.DSMT4" ShapeID="_x0000_i64858" DrawAspect="Content" ObjectID="_1689670168" r:id="rId1433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  <w:lang w:val="vi-VN"/>
              </w:rPr>
              <w:t>.</w:t>
            </w:r>
          </w:p>
          <w:bookmarkEnd w:id="196"/>
          <w:p w14:paraId="3641A19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EE1574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5DF145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1B3E1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2AE4E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B8D1108" w14:textId="77777777" w:rsidTr="00CD71EC">
        <w:tc>
          <w:tcPr>
            <w:tcW w:w="6091" w:type="dxa"/>
            <w:shd w:val="clear" w:color="auto" w:fill="auto"/>
          </w:tcPr>
          <w:p w14:paraId="327FE34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7" w:name="c39q"/>
            <w:bookmarkEnd w:id="19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39.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Trong các hàm số sau, hàm số nào liên tục trên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20" w:dyaOrig="410" w14:anchorId="60973329">
                <v:shape id="_x0000_i64859" type="#_x0000_t75" style="width:36pt;height:20.4pt" o:ole="">
                  <v:imagedata r:id="rId1434" o:title=""/>
                </v:shape>
                <o:OLEObject Type="Embed" ProgID="Equation.DSMT4" ShapeID="_x0000_i64859" DrawAspect="Content" ObjectID="_1689670169" r:id="rId143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F3FEDEA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8" w:name="c3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00" w:dyaOrig="620" w14:anchorId="23928DD4">
                <v:shape id="_x0000_i64860" type="#_x0000_t75" style="width:50.25pt;height:30.55pt" o:ole="">
                  <v:imagedata r:id="rId1436" o:title=""/>
                </v:shape>
                <o:OLEObject Type="Embed" ProgID="Equation.DSMT4" ShapeID="_x0000_i64860" DrawAspect="Content" ObjectID="_1689670170" r:id="rId143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9" w:name="c39b"/>
            <w:bookmarkEnd w:id="19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940" w:dyaOrig="620" w14:anchorId="4857C100">
                <v:shape id="_x0000_i64861" type="#_x0000_t75" style="width:47.55pt;height:30.55pt" o:ole="">
                  <v:imagedata r:id="rId1438" o:title=""/>
                </v:shape>
                <o:OLEObject Type="Embed" ProgID="Equation.DSMT4" ShapeID="_x0000_i64861" DrawAspect="Content" ObjectID="_1689670171" r:id="rId143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972E4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00" w:name="c39c"/>
            <w:bookmarkEnd w:id="19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00" w:dyaOrig="620" w14:anchorId="699405AC">
                <v:shape id="_x0000_i64862" type="#_x0000_t75" style="width:50.25pt;height:30.55pt" o:ole="">
                  <v:imagedata r:id="rId1440" o:title=""/>
                </v:shape>
                <o:OLEObject Type="Embed" ProgID="Equation.DSMT4" ShapeID="_x0000_i64862" DrawAspect="Content" ObjectID="_1689670172" r:id="rId144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1" w:name="c39d"/>
            <w:bookmarkEnd w:id="20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30" w:dyaOrig="380" w14:anchorId="6EAA8E2B">
                <v:shape id="_x0000_i64863" type="#_x0000_t75" style="width:51.6pt;height:19.7pt" o:ole="">
                  <v:imagedata r:id="rId1442" o:title=""/>
                </v:shape>
                <o:OLEObject Type="Embed" ProgID="Equation.DSMT4" ShapeID="_x0000_i64863" DrawAspect="Content" ObjectID="_1689670173" r:id="rId144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1"/>
          <w:p w14:paraId="7CD6646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7D5C53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EFCAA9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E28951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5EC0BC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23A88B7" w14:textId="77777777" w:rsidTr="00CD71EC">
        <w:tc>
          <w:tcPr>
            <w:tcW w:w="6091" w:type="dxa"/>
            <w:shd w:val="clear" w:color="auto" w:fill="auto"/>
          </w:tcPr>
          <w:p w14:paraId="1DD35925" w14:textId="77777777" w:rsidR="00CD71EC" w:rsidRPr="00C44805" w:rsidRDefault="00CD71EC" w:rsidP="004339D5">
            <w:pPr>
              <w:pStyle w:val="ListParagraph"/>
              <w:ind w:left="0"/>
              <w:contextualSpacing w:val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 w:eastAsia="x-none"/>
              </w:rPr>
              <w:lastRenderedPageBreak/>
              <w:t xml:space="preserve">Câu </w:t>
            </w:r>
            <w:bookmarkStart w:id="202" w:name="c40q"/>
            <w:bookmarkEnd w:id="20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nl-NL" w:eastAsia="x-none"/>
              </w:rPr>
              <w:t xml:space="preserve">40. </w:t>
            </w:r>
            <w:r w:rsidRPr="00C44805">
              <w:rPr>
                <w:rFonts w:ascii="Chu Van An" w:eastAsia="Times New Roman" w:hAnsi="Chu Van An" w:cs="Chu Van An"/>
                <w:szCs w:val="24"/>
                <w:lang w:val="nl-NL" w:eastAsia="x-none"/>
              </w:rPr>
              <w:t xml:space="preserve">Cho </w:t>
            </w:r>
            <w:r w:rsidRPr="00C44805">
              <w:rPr>
                <w:rFonts w:ascii="Chu Van An" w:eastAsia="Calibri" w:hAnsi="Chu Van An" w:cs="Chu Van An"/>
                <w:szCs w:val="24"/>
                <w:lang w:val="sv-SE" w:eastAsia="x-none"/>
              </w:rPr>
              <w:t>hàm</w:t>
            </w:r>
            <w:r w:rsidRPr="00C44805">
              <w:rPr>
                <w:rFonts w:ascii="Chu Van An" w:eastAsia="Times New Roman" w:hAnsi="Chu Van An" w:cs="Chu Van An"/>
                <w:szCs w:val="24"/>
                <w:lang w:val="nl-NL" w:eastAsia="x-none"/>
              </w:rPr>
              <w:t xml:space="preserve"> số </w:t>
            </w:r>
            <w:r w:rsidRPr="00C44805">
              <w:rPr>
                <w:rFonts w:ascii="Chu Van An" w:hAnsi="Chu Van An" w:cs="Chu Van An"/>
                <w:position w:val="-60"/>
                <w:szCs w:val="24"/>
              </w:rPr>
              <w:object w:dxaOrig="3140" w:dyaOrig="1320" w14:anchorId="201CFD09">
                <v:shape id="_x0000_i64864" type="#_x0000_t75" style="width:157.6pt;height:65.9pt" o:ole="">
                  <v:imagedata r:id="rId726" o:title=""/>
                </v:shape>
                <o:OLEObject Type="Embed" ProgID="Equation.DSMT4" ShapeID="_x0000_i64864" DrawAspect="Content" ObjectID="_1689670174" r:id="rId1444"/>
              </w:object>
            </w:r>
            <w:r w:rsidRPr="00C44805">
              <w:rPr>
                <w:rFonts w:ascii="Chu Van An" w:eastAsia="Times New Roman" w:hAnsi="Chu Van An" w:cs="Chu Van An"/>
                <w:szCs w:val="24"/>
                <w:lang w:val="nl-NL" w:eastAsia="x-none"/>
              </w:rPr>
              <w:t>. Mệnh đề nào sau đây là đúng?</w:t>
            </w:r>
          </w:p>
          <w:p w14:paraId="500F900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03" w:name="c4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các điểm thuộc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0" w:dyaOrig="400" w14:anchorId="13240E06">
                <v:shape id="_x0000_i64865" type="#_x0000_t75" style="width:35.3pt;height:20.4pt" o:ole="">
                  <v:imagedata r:id="rId728" o:title=""/>
                </v:shape>
                <o:OLEObject Type="Embed" ProgID="Equation.DSMT4" ShapeID="_x0000_i64865" DrawAspect="Content" ObjectID="_1689670175" r:id="rId144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0014F6C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04" w:name="c40b"/>
            <w:bookmarkEnd w:id="20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80" w:dyaOrig="279" w14:anchorId="693AC828">
                <v:shape id="_x0000_i64866" type="#_x0000_t75" style="width:34.65pt;height:14.25pt" o:ole="">
                  <v:imagedata r:id="rId730" o:title=""/>
                </v:shape>
                <o:OLEObject Type="Embed" ProgID="Equation.DSMT4" ShapeID="_x0000_i64866" DrawAspect="Content" ObjectID="_1689670176" r:id="rId144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F4BAD1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05" w:name="c40c"/>
            <w:bookmarkEnd w:id="20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tại mọi điểm trừ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40" w:dyaOrig="279" w14:anchorId="0F1D876B">
                <v:shape id="_x0000_i64867" type="#_x0000_t75" style="width:27.15pt;height:14.25pt" o:ole="">
                  <v:imagedata r:id="rId732" o:title=""/>
                </v:shape>
                <o:OLEObject Type="Embed" ProgID="Equation.DSMT4" ShapeID="_x0000_i64867" DrawAspect="Content" ObjectID="_1689670177" r:id="rId144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53B6CA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206" w:name="c40d"/>
            <w:bookmarkEnd w:id="20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60" w:dyaOrig="260" w14:anchorId="7AE0C206">
                <v:shape id="_x0000_i64868" type="#_x0000_t75" style="width:13.6pt;height:13.6pt" o:ole="">
                  <v:imagedata r:id="rId734" o:title=""/>
                </v:shape>
                <o:OLEObject Type="Embed" ProgID="Equation.DSMT4" ShapeID="_x0000_i64868" DrawAspect="Content" ObjectID="_1689670178" r:id="rId144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206"/>
          <w:p w14:paraId="63C3ED0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E680AE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876AA4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6EB9A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1D562C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7877138" w14:textId="77777777" w:rsidTr="00CD71EC">
        <w:tc>
          <w:tcPr>
            <w:tcW w:w="6091" w:type="dxa"/>
            <w:shd w:val="clear" w:color="auto" w:fill="auto"/>
          </w:tcPr>
          <w:p w14:paraId="5A9B9EF5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7" w:name="c41q"/>
            <w:bookmarkEnd w:id="20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41.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2674" w:dyaOrig="759" w14:anchorId="1B805C30">
                <v:shape id="_x0000_i64869" type="#_x0000_t75" style="width:134.5pt;height:37.35pt" o:ole="">
                  <v:imagedata r:id="rId716" o:title=""/>
                </v:shape>
                <o:OLEObject Type="Embed" ProgID="Equation.DSMT4" ShapeID="_x0000_i64869" DrawAspect="Content" ObjectID="_1689670179" r:id="rId14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Chọn mệnh đề 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sai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trong các mệnh đề sau.</w:t>
            </w:r>
          </w:p>
          <w:p w14:paraId="1F2E0BFA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bookmarkStart w:id="208" w:name="c41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7" w:dyaOrig="257" w14:anchorId="265D6898">
                <v:shape id="_x0000_i64870" type="#_x0000_t75" style="width:12.9pt;height:12.9pt" o:ole="">
                  <v:imagedata r:id="rId720" o:title=""/>
                </v:shape>
                <o:OLEObject Type="Embed" ProgID="Equation.DSMT4" ShapeID="_x0000_i64870" DrawAspect="Content" ObjectID="_1689670180" r:id="rId145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8E29AC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bookmarkStart w:id="209" w:name="c41b"/>
            <w:bookmarkEnd w:id="20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liên tục trên các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60" w:dyaOrig="411" w14:anchorId="688249CF">
                <v:shape id="_x0000_i64871" type="#_x0000_t75" style="width:63.15pt;height:21.05pt" o:ole="">
                  <v:imagedata r:id="rId722" o:title=""/>
                </v:shape>
                <o:OLEObject Type="Embed" ProgID="Equation.DSMT4" ShapeID="_x0000_i64871" DrawAspect="Content" ObjectID="_1689670181" r:id="rId14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E179A3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bookmarkStart w:id="210" w:name="c41c"/>
            <w:bookmarkEnd w:id="20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gián đoạn tại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3" w:dyaOrig="360" w14:anchorId="69568C0C">
                <v:shape id="_x0000_i64872" type="#_x0000_t75" style="width:31.25pt;height:19pt" o:ole="">
                  <v:imagedata r:id="rId724" o:title=""/>
                </v:shape>
                <o:OLEObject Type="Embed" ProgID="Equation.DSMT4" ShapeID="_x0000_i64872" DrawAspect="Content" ObjectID="_1689670182" r:id="rId14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042701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bookmarkStart w:id="211" w:name="c41d"/>
            <w:bookmarkEnd w:id="21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04" w:dyaOrig="360" w14:anchorId="3847A03F">
                <v:shape id="_x0000_i64873" type="#_x0000_t75" style="width:29.9pt;height:19pt" o:ole="">
                  <v:imagedata r:id="rId718" o:title=""/>
                </v:shape>
                <o:OLEObject Type="Embed" ProgID="Equation.DSMT4" ShapeID="_x0000_i64873" DrawAspect="Content" ObjectID="_1689670183" r:id="rId14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1"/>
          <w:p w14:paraId="6758FB1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BA5CE9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2F34EE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B26917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1A6654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7AA3459" w14:textId="77777777" w:rsidTr="00CD71EC">
        <w:tc>
          <w:tcPr>
            <w:tcW w:w="6091" w:type="dxa"/>
            <w:shd w:val="clear" w:color="auto" w:fill="auto"/>
          </w:tcPr>
          <w:p w14:paraId="720F157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2" w:name="c42q"/>
            <w:bookmarkEnd w:id="21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42.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30"/>
                <w:sz w:val="24"/>
                <w:szCs w:val="24"/>
              </w:rPr>
              <w:object w:dxaOrig="3432" w:dyaOrig="727" w14:anchorId="2EDB5C57">
                <v:shape id="_x0000_i64874" type="#_x0000_t75" style="width:171.85pt;height:36pt" o:ole="">
                  <v:imagedata r:id="rId1454" o:title=""/>
                </v:shape>
                <o:OLEObject Type="Embed" ProgID="Equation.DSMT4" ShapeID="_x0000_i64874" DrawAspect="Content" ObjectID="_1689670184" r:id="rId14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6" w:dyaOrig="229" w14:anchorId="30724C13">
                <v:shape id="_x0000_i64875" type="#_x0000_t75" style="width:12.9pt;height:12.25pt" o:ole="">
                  <v:imagedata r:id="rId1456" o:title=""/>
                </v:shape>
                <o:OLEObject Type="Embed" ProgID="Equation.DSMT4" ShapeID="_x0000_i64875" DrawAspect="Content" ObjectID="_1689670185" r:id="rId14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là tham số. Tìm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6" w:dyaOrig="229" w14:anchorId="2BDD3FE8">
                <v:shape id="_x0000_i64876" type="#_x0000_t75" style="width:12.9pt;height:12.25pt" o:ole="">
                  <v:imagedata r:id="rId1458" o:title=""/>
                </v:shape>
                <o:OLEObject Type="Embed" ProgID="Equation.DSMT4" ShapeID="_x0000_i64876" DrawAspect="Content" ObjectID="_1689670186" r:id="rId145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để hàm số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6" w:dyaOrig="256" w14:anchorId="61E97A4D">
                <v:shape id="_x0000_i64877" type="#_x0000_t75" style="width:12.9pt;height:12.9pt" o:ole="">
                  <v:imagedata r:id="rId1460" o:title=""/>
                </v:shape>
                <o:OLEObject Type="Embed" ProgID="Equation.DSMT4" ShapeID="_x0000_i64877" DrawAspect="Content" ObjectID="_1689670187" r:id="rId146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B71879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3" w:name="c4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46" w:dyaOrig="283" w14:anchorId="5505BFB4">
                <v:shape id="_x0000_i64878" type="#_x0000_t75" style="width:33.3pt;height:14.25pt" o:ole="">
                  <v:imagedata r:id="rId1462" o:title=""/>
                </v:shape>
                <o:OLEObject Type="Embed" ProgID="Equation.DSMT4" ShapeID="_x0000_i64878" DrawAspect="Content" ObjectID="_1689670188" r:id="rId146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4" w:name="c42b"/>
            <w:bookmarkEnd w:id="21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46" w:dyaOrig="283" w14:anchorId="58982D2A">
                <v:shape id="_x0000_i64879" type="#_x0000_t75" style="width:33.3pt;height:14.25pt" o:ole="">
                  <v:imagedata r:id="rId1464" o:title=""/>
                </v:shape>
                <o:OLEObject Type="Embed" ProgID="Equation.DSMT4" ShapeID="_x0000_i64879" DrawAspect="Content" ObjectID="_1689670189" r:id="rId146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5" w:name="c42c"/>
            <w:bookmarkEnd w:id="21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821" w:dyaOrig="283" w14:anchorId="610976C1">
                <v:shape id="_x0000_i64880" type="#_x0000_t75" style="width:41.45pt;height:14.25pt" o:ole="">
                  <v:imagedata r:id="rId1466" o:title=""/>
                </v:shape>
                <o:OLEObject Type="Embed" ProgID="Equation.DSMT4" ShapeID="_x0000_i64880" DrawAspect="Content" ObjectID="_1689670190" r:id="rId146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6" w:name="c42d"/>
            <w:bookmarkEnd w:id="21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46" w:dyaOrig="283" w14:anchorId="431DA36E">
                <v:shape id="_x0000_i64881" type="#_x0000_t75" style="width:33.3pt;height:14.25pt" o:ole="">
                  <v:imagedata r:id="rId1468" o:title=""/>
                </v:shape>
                <o:OLEObject Type="Embed" ProgID="Equation.DSMT4" ShapeID="_x0000_i64881" DrawAspect="Content" ObjectID="_1689670191" r:id="rId146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6"/>
          <w:p w14:paraId="5632B43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239AA0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93BCF6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68FFFD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D58185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73E89BD" w14:textId="77777777" w:rsidTr="00CD71EC">
        <w:tc>
          <w:tcPr>
            <w:tcW w:w="6091" w:type="dxa"/>
            <w:shd w:val="clear" w:color="auto" w:fill="auto"/>
          </w:tcPr>
          <w:p w14:paraId="27A6E80A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 w:eastAsia="x-none"/>
              </w:rPr>
              <w:t xml:space="preserve">Câu </w:t>
            </w:r>
            <w:bookmarkStart w:id="217" w:name="c43q"/>
            <w:bookmarkEnd w:id="217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 w:eastAsia="x-none"/>
              </w:rPr>
              <w:t xml:space="preserve">43. </w:t>
            </w:r>
            <w:r w:rsidRPr="00C44805">
              <w:rPr>
                <w:rFonts w:ascii="Chu Van An" w:hAnsi="Chu Van An" w:cs="Chu Van An"/>
                <w:szCs w:val="24"/>
                <w:lang w:val="x-none" w:eastAsia="x-none"/>
              </w:rPr>
              <w:t xml:space="preserve">Giá trị của tham số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200" w:dyaOrig="220" w14:anchorId="63137A37">
                <v:shape id="_x0000_i64882" type="#_x0000_t75" style="width:9.5pt;height:11.55pt" o:ole="">
                  <v:imagedata r:id="rId1470" o:title=""/>
                </v:shape>
                <o:OLEObject Type="Embed" ProgID="Equation.DSMT4" ShapeID="_x0000_i64882" DrawAspect="Content" ObjectID="_1689670192" r:id="rId1471"/>
              </w:object>
            </w:r>
            <w:r w:rsidRPr="00C44805">
              <w:rPr>
                <w:rFonts w:ascii="Chu Van An" w:hAnsi="Chu Van An" w:cs="Chu Van An"/>
                <w:szCs w:val="24"/>
                <w:lang w:val="x-none" w:eastAsia="x-none"/>
              </w:rPr>
              <w:t xml:space="preserve">để hàm số </w:t>
            </w:r>
            <w:r w:rsidRPr="00C44805">
              <w:rPr>
                <w:rFonts w:ascii="Chu Van An" w:hAnsi="Chu Van An" w:cs="Chu Van An"/>
                <w:position w:val="-62"/>
                <w:szCs w:val="24"/>
              </w:rPr>
              <w:object w:dxaOrig="2480" w:dyaOrig="1359" w14:anchorId="7D448637">
                <v:shape id="_x0000_i64883" type="#_x0000_t75" style="width:123.6pt;height:67.25pt" o:ole="">
                  <v:imagedata r:id="rId1472" o:title=""/>
                </v:shape>
                <o:OLEObject Type="Embed" ProgID="Equation.DSMT4" ShapeID="_x0000_i64883" DrawAspect="Content" ObjectID="_1689670193" r:id="rId1473"/>
              </w:object>
            </w:r>
            <w:r w:rsidRPr="00C44805">
              <w:rPr>
                <w:rFonts w:ascii="Chu Van An" w:hAnsi="Chu Van An" w:cs="Chu Van An"/>
                <w:szCs w:val="24"/>
                <w:lang w:val="x-none" w:eastAsia="x-none"/>
              </w:rPr>
              <w:t xml:space="preserve">liên tục tại điểm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20" w:dyaOrig="279" w14:anchorId="48DDDDF2">
                <v:shape id="_x0000_i64884" type="#_x0000_t75" style="width:26.5pt;height:14.25pt" o:ole="">
                  <v:imagedata r:id="rId1474" o:title=""/>
                </v:shape>
                <o:OLEObject Type="Embed" ProgID="Equation.DSMT4" ShapeID="_x0000_i64884" DrawAspect="Content" ObjectID="_1689670194" r:id="rId1475"/>
              </w:object>
            </w:r>
            <w:r w:rsidRPr="00C44805">
              <w:rPr>
                <w:rFonts w:ascii="Chu Van An" w:hAnsi="Chu Van An" w:cs="Chu Van An"/>
                <w:szCs w:val="24"/>
                <w:lang w:val="x-none" w:eastAsia="x-none"/>
              </w:rPr>
              <w:t>là</w:t>
            </w:r>
          </w:p>
          <w:p w14:paraId="492099D4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18" w:name="c43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40" w:dyaOrig="620" w14:anchorId="02987166">
                <v:shape id="_x0000_i64885" type="#_x0000_t75" style="width:12.25pt;height:30.55pt" o:ole="">
                  <v:imagedata r:id="rId1476" o:title=""/>
                </v:shape>
                <o:OLEObject Type="Embed" ProgID="Equation.DSMT4" ShapeID="_x0000_i64885" DrawAspect="Content" ObjectID="_1689670195" r:id="rId1477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  <w:bookmarkStart w:id="219" w:name="c43b"/>
            <w:bookmarkEnd w:id="21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00" w:dyaOrig="260" w14:anchorId="2D42F96C">
                <v:shape id="_x0000_i64886" type="#_x0000_t75" style="width:14.95pt;height:13.6pt" o:ole="">
                  <v:imagedata r:id="rId1478" o:title=""/>
                </v:shape>
                <o:OLEObject Type="Embed" ProgID="Equation.DSMT4" ShapeID="_x0000_i64886" DrawAspect="Content" ObjectID="_1689670196" r:id="rId1479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  <w:bookmarkStart w:id="220" w:name="c43c"/>
            <w:bookmarkEnd w:id="21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9" w:dyaOrig="260" w14:anchorId="7D6773E2">
                <v:shape id="_x0000_i64887" type="#_x0000_t75" style="width:6.8pt;height:13.6pt" o:ole="">
                  <v:imagedata r:id="rId1480" o:title=""/>
                </v:shape>
                <o:OLEObject Type="Embed" ProgID="Equation.DSMT4" ShapeID="_x0000_i64887" DrawAspect="Content" ObjectID="_1689670197" r:id="rId1481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  <w:bookmarkStart w:id="221" w:name="c43d"/>
            <w:bookmarkEnd w:id="22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00" w:dyaOrig="620" w14:anchorId="04D5992B">
                <v:shape id="_x0000_i64888" type="#_x0000_t75" style="width:20.4pt;height:30.55pt" o:ole="">
                  <v:imagedata r:id="rId1482" o:title=""/>
                </v:shape>
                <o:OLEObject Type="Embed" ProgID="Equation.DSMT4" ShapeID="_x0000_i64888" DrawAspect="Content" ObjectID="_1689670198" r:id="rId1483"/>
              </w:object>
            </w:r>
            <w:r w:rsidRPr="00C44805">
              <w:rPr>
                <w:rFonts w:ascii="Chu Van An" w:hAnsi="Chu Van An" w:cs="Chu Van An"/>
                <w:color w:val="0000FF"/>
                <w:sz w:val="24"/>
                <w:szCs w:val="24"/>
                <w:lang w:val="vi-VN"/>
              </w:rPr>
              <w:t>.</w:t>
            </w:r>
          </w:p>
          <w:bookmarkEnd w:id="221"/>
          <w:p w14:paraId="02BA3DD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DE2790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449F64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47A18D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181DD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5CBEB8A" w14:textId="77777777" w:rsidTr="00CD71EC">
        <w:tc>
          <w:tcPr>
            <w:tcW w:w="6091" w:type="dxa"/>
            <w:shd w:val="clear" w:color="auto" w:fill="auto"/>
          </w:tcPr>
          <w:p w14:paraId="15370B6D" w14:textId="77777777" w:rsidR="00CD71EC" w:rsidRPr="00C44805" w:rsidRDefault="00CD71EC" w:rsidP="004339D5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222" w:name="c44q"/>
            <w:bookmarkEnd w:id="22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44.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Tìm tất cả các giá trị của tham số thực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2" w:dyaOrig="228" w14:anchorId="1161C809">
                <v:shape id="_x0000_i64889" type="#_x0000_t75" style="width:12.9pt;height:12.25pt" o:ole="">
                  <v:imagedata r:id="rId1484" o:title=""/>
                </v:shape>
                <o:OLEObject Type="Embed" ProgID="Equation.DSMT4" ShapeID="_x0000_i64889" DrawAspect="Content" ObjectID="_1689670199" r:id="rId148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sao cho hàm số </w:t>
            </w:r>
            <w:r w:rsidRPr="00C44805">
              <w:rPr>
                <w:rFonts w:ascii="Chu Van An" w:hAnsi="Chu Van An" w:cs="Chu Van An"/>
                <w:position w:val="-34"/>
                <w:sz w:val="24"/>
                <w:szCs w:val="24"/>
              </w:rPr>
              <w:object w:dxaOrig="2772" w:dyaOrig="792" w14:anchorId="6F43CAB2">
                <v:shape id="_x0000_i64890" type="#_x0000_t75" style="width:138.55pt;height:38.7pt" o:ole="">
                  <v:imagedata r:id="rId1486" o:title=""/>
                </v:shape>
                <o:OLEObject Type="Embed" ProgID="Equation.DSMT4" ShapeID="_x0000_i64890" DrawAspect="Content" ObjectID="_1689670200" r:id="rId148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liên tục trên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2" w:dyaOrig="252" w14:anchorId="16C40F2B">
                <v:shape id="_x0000_i64891" type="#_x0000_t75" style="width:12.9pt;height:12.9pt" o:ole="">
                  <v:imagedata r:id="rId1488" o:title=""/>
                </v:shape>
                <o:OLEObject Type="Embed" ProgID="Equation.DSMT4" ShapeID="_x0000_i64891" DrawAspect="Content" ObjectID="_1689670201" r:id="rId148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7BBE206C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</w:pPr>
            <w:bookmarkStart w:id="223" w:name="c44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C44805">
              <w:rPr>
                <w:rFonts w:ascii="Chu Van An" w:hAnsi="Chu Van An" w:cs="Chu Van An"/>
                <w:color w:val="800080"/>
                <w:position w:val="-6"/>
                <w:szCs w:val="24"/>
              </w:rPr>
              <w:object w:dxaOrig="732" w:dyaOrig="288" w14:anchorId="7A86ABE0">
                <v:shape id="_x0000_i64892" type="#_x0000_t75" style="width:36.7pt;height:14.25pt" o:ole="">
                  <v:imagedata r:id="rId1490" o:title=""/>
                </v:shape>
                <o:OLEObject Type="Embed" ProgID="Equation.DSMT4" ShapeID="_x0000_i64892" DrawAspect="Content" ObjectID="_1689670202" r:id="rId1491"/>
              </w:object>
            </w:r>
            <w:r w:rsidRPr="00C44805">
              <w:rPr>
                <w:rFonts w:ascii="Chu Van An" w:hAnsi="Chu Van An" w:cs="Chu Van An"/>
                <w:color w:val="800080"/>
                <w:szCs w:val="24"/>
                <w:lang w:val="pt-BR"/>
              </w:rPr>
              <w:t>.</w:t>
            </w:r>
            <w:bookmarkStart w:id="224" w:name="c44b"/>
            <w:bookmarkEnd w:id="22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800080"/>
                <w:position w:val="-6"/>
                <w:szCs w:val="24"/>
              </w:rPr>
              <w:object w:dxaOrig="600" w:dyaOrig="288" w14:anchorId="1B7CA69D">
                <v:shape id="_x0000_i64893" type="#_x0000_t75" style="width:29.9pt;height:14.25pt" o:ole="">
                  <v:imagedata r:id="rId1492" o:title=""/>
                </v:shape>
                <o:OLEObject Type="Embed" ProgID="Equation.DSMT4" ShapeID="_x0000_i64893" DrawAspect="Content" ObjectID="_1689670203" r:id="rId1493"/>
              </w:object>
            </w:r>
            <w:r w:rsidRPr="00C44805">
              <w:rPr>
                <w:rFonts w:ascii="Chu Van An" w:hAnsi="Chu Van An" w:cs="Chu Van An"/>
                <w:color w:val="800080"/>
                <w:szCs w:val="24"/>
                <w:lang w:val="pt-BR"/>
              </w:rPr>
              <w:t>.</w:t>
            </w:r>
            <w:bookmarkStart w:id="225" w:name="c44c"/>
            <w:bookmarkEnd w:id="22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800080"/>
                <w:position w:val="-6"/>
                <w:szCs w:val="24"/>
              </w:rPr>
              <w:object w:dxaOrig="612" w:dyaOrig="288" w14:anchorId="1810A0CA">
                <v:shape id="_x0000_i64894" type="#_x0000_t75" style="width:30.55pt;height:14.25pt" o:ole="">
                  <v:imagedata r:id="rId1494" o:title=""/>
                </v:shape>
                <o:OLEObject Type="Embed" ProgID="Equation.DSMT4" ShapeID="_x0000_i64894" DrawAspect="Content" ObjectID="_1689670204" r:id="rId1495"/>
              </w:object>
            </w:r>
            <w:r w:rsidRPr="00C44805">
              <w:rPr>
                <w:rFonts w:ascii="Chu Van An" w:hAnsi="Chu Van An" w:cs="Chu Van An"/>
                <w:color w:val="800080"/>
                <w:szCs w:val="24"/>
                <w:lang w:val="pt-BR"/>
              </w:rPr>
              <w:t>.</w:t>
            </w:r>
            <w:bookmarkStart w:id="226" w:name="c44d"/>
            <w:bookmarkEnd w:id="22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pt-B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800080"/>
                <w:position w:val="-6"/>
                <w:szCs w:val="24"/>
              </w:rPr>
              <w:object w:dxaOrig="732" w:dyaOrig="288" w14:anchorId="50F5315C">
                <v:shape id="_x0000_i64895" type="#_x0000_t75" style="width:36.7pt;height:14.25pt" o:ole="">
                  <v:imagedata r:id="rId1496" o:title=""/>
                </v:shape>
                <o:OLEObject Type="Embed" ProgID="Equation.DSMT4" ShapeID="_x0000_i64895" DrawAspect="Content" ObjectID="_1689670205" r:id="rId1497"/>
              </w:object>
            </w:r>
            <w:r w:rsidRPr="00C44805">
              <w:rPr>
                <w:rFonts w:ascii="Chu Van An" w:hAnsi="Chu Van An" w:cs="Chu Van An"/>
                <w:color w:val="800080"/>
                <w:szCs w:val="24"/>
                <w:lang w:val="pt-BR"/>
              </w:rPr>
              <w:t>.</w:t>
            </w:r>
          </w:p>
          <w:bookmarkEnd w:id="226"/>
          <w:p w14:paraId="47EEC88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E90595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2BFEDB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10600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740A37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A252CFC" w14:textId="77777777" w:rsidTr="00CD71EC">
        <w:tc>
          <w:tcPr>
            <w:tcW w:w="6091" w:type="dxa"/>
            <w:shd w:val="clear" w:color="auto" w:fill="auto"/>
          </w:tcPr>
          <w:p w14:paraId="3B17E8C5" w14:textId="77777777" w:rsidR="00CD71EC" w:rsidRPr="00C44805" w:rsidRDefault="00CD71EC" w:rsidP="004339D5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lastRenderedPageBreak/>
              <w:t xml:space="preserve">Câu </w:t>
            </w:r>
            <w:bookmarkStart w:id="227" w:name="c45q"/>
            <w:bookmarkEnd w:id="227"/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45.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46"/>
                <w:szCs w:val="24"/>
              </w:rPr>
              <w:object w:dxaOrig="2700" w:dyaOrig="1032" w14:anchorId="6973774D">
                <v:shape id="_x0000_i64896" type="#_x0000_t75" style="width:135.15pt;height:51.6pt" o:ole="">
                  <v:imagedata r:id="rId1498" o:title=""/>
                </v:shape>
                <o:OLEObject Type="Embed" ProgID="Equation.DSMT4" ShapeID="_x0000_i64896" DrawAspect="Content" ObjectID="_1689670206" r:id="rId1499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. Tìm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264" w:dyaOrig="228" w14:anchorId="0DB4BFDC">
                <v:shape id="_x0000_i64897" type="#_x0000_t75" style="width:13.6pt;height:12.25pt" o:ole="">
                  <v:imagedata r:id="rId1500" o:title=""/>
                </v:shape>
                <o:OLEObject Type="Embed" ProgID="Equation.DSMT4" ShapeID="_x0000_i64897" DrawAspect="Content" ObjectID="_1689670207" r:id="rId1501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để hàm liên tục trên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240" w:dyaOrig="264" w14:anchorId="6A310A33">
                <v:shape id="_x0000_i64898" type="#_x0000_t75" style="width:12.25pt;height:13.6pt" o:ole="">
                  <v:imagedata r:id="rId1502" o:title=""/>
                </v:shape>
                <o:OLEObject Type="Embed" ProgID="Equation.DSMT4" ShapeID="_x0000_i64898" DrawAspect="Content" ObjectID="_1689670208" r:id="rId1503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1F49AD07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28" w:name="c4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6" w:dyaOrig="276" w14:anchorId="766137F7">
                <v:shape id="_x0000_i64899" type="#_x0000_t75" style="width:28.55pt;height:13.6pt" o:ole="">
                  <v:imagedata r:id="rId1504" o:title=""/>
                </v:shape>
                <o:OLEObject Type="Embed" ProgID="Equation.DSMT4" ShapeID="_x0000_i64899" DrawAspect="Content" ObjectID="_1689670209" r:id="rId150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29" w:name="c45b"/>
            <w:bookmarkEnd w:id="22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24" w:dyaOrig="276" w14:anchorId="0AACFF16">
                <v:shape id="_x0000_i64900" type="#_x0000_t75" style="width:30.55pt;height:13.6pt" o:ole="">
                  <v:imagedata r:id="rId1506" o:title=""/>
                </v:shape>
                <o:OLEObject Type="Embed" ProgID="Equation.DSMT4" ShapeID="_x0000_i64900" DrawAspect="Content" ObjectID="_1689670210" r:id="rId150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30" w:name="c45c"/>
            <w:bookmarkEnd w:id="22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24" w:dyaOrig="276" w14:anchorId="29C2A850">
                <v:shape id="_x0000_i64901" type="#_x0000_t75" style="width:30.55pt;height:13.6pt" o:ole="">
                  <v:imagedata r:id="rId1508" o:title=""/>
                </v:shape>
                <o:OLEObject Type="Embed" ProgID="Equation.DSMT4" ShapeID="_x0000_i64901" DrawAspect="Content" ObjectID="_1689670211" r:id="rId150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31" w:name="c45d"/>
            <w:bookmarkEnd w:id="23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2" w:dyaOrig="276" w14:anchorId="2BBFDD2E">
                <v:shape id="_x0000_i64902" type="#_x0000_t75" style="width:36.7pt;height:13.6pt" o:ole="">
                  <v:imagedata r:id="rId1510" o:title=""/>
                </v:shape>
                <o:OLEObject Type="Embed" ProgID="Equation.DSMT4" ShapeID="_x0000_i64902" DrawAspect="Content" ObjectID="_1689670212" r:id="rId151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231"/>
          <w:p w14:paraId="687FA8C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479CB5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F7A3FD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FEFEB4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21EA4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23CA437B" w14:textId="77777777" w:rsidTr="00CD71EC">
        <w:tc>
          <w:tcPr>
            <w:tcW w:w="6091" w:type="dxa"/>
            <w:shd w:val="clear" w:color="auto" w:fill="auto"/>
          </w:tcPr>
          <w:p w14:paraId="7F3BAA2B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32" w:name="c46q"/>
            <w:bookmarkEnd w:id="23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46.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48"/>
                <w:szCs w:val="24"/>
              </w:rPr>
              <w:object w:dxaOrig="3060" w:dyaOrig="1080" w14:anchorId="7A94F890">
                <v:shape id="_x0000_i64903" type="#_x0000_t75" style="width:152.85pt;height:55pt" o:ole="">
                  <v:imagedata r:id="rId1512" o:title=""/>
                </v:shape>
                <o:OLEObject Type="Embed" ProgID="Equation.DSMT4" ShapeID="_x0000_i64903" DrawAspect="Content" ObjectID="_1689670213" r:id="rId1513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hàm số liên tục trên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255" w:dyaOrig="255" w14:anchorId="401097C3">
                <v:shape id="_x0000_i64904" type="#_x0000_t75" style="width:12.9pt;height:12.9pt" o:ole="">
                  <v:imagedata r:id="rId1514" o:title=""/>
                </v:shape>
                <o:OLEObject Type="Embed" ProgID="Equation.DSMT4" ShapeID="_x0000_i64904" DrawAspect="Content" ObjectID="_1689670214" r:id="rId151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khi tham số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95" w:dyaOrig="225" w14:anchorId="579AD999">
                <v:shape id="_x0000_i64905" type="#_x0000_t75" style="width:9.5pt;height:11.55pt" o:ole="">
                  <v:imagedata r:id="rId1516" o:title=""/>
                </v:shape>
                <o:OLEObject Type="Embed" ProgID="Equation.DSMT4" ShapeID="_x0000_i64905" DrawAspect="Content" ObjectID="_1689670215" r:id="rId1517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nhận giá trị nào dưới đây?</w:t>
            </w:r>
          </w:p>
          <w:p w14:paraId="2EFC1FBE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33" w:name="c46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8"/>
                <w:szCs w:val="24"/>
              </w:rPr>
              <w:object w:dxaOrig="1125" w:dyaOrig="360" w14:anchorId="6A9AA08A">
                <v:shape id="_x0000_i64906" type="#_x0000_t75" style="width:56.4pt;height:19pt" o:ole="">
                  <v:imagedata r:id="rId1518" o:title=""/>
                </v:shape>
                <o:OLEObject Type="Embed" ProgID="Equation.DSMT4" ShapeID="_x0000_i64906" DrawAspect="Content" ObjectID="_1689670216" r:id="rId151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34" w:name="c46b"/>
            <w:bookmarkEnd w:id="23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8"/>
                <w:szCs w:val="24"/>
              </w:rPr>
              <w:object w:dxaOrig="1140" w:dyaOrig="360" w14:anchorId="490DC5CB">
                <v:shape id="_x0000_i64907" type="#_x0000_t75" style="width:57.05pt;height:19pt" o:ole="">
                  <v:imagedata r:id="rId1520" o:title=""/>
                </v:shape>
                <o:OLEObject Type="Embed" ProgID="Equation.DSMT4" ShapeID="_x0000_i64907" DrawAspect="Content" ObjectID="_1689670217" r:id="rId152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195A9A10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35" w:name="c46c"/>
            <w:bookmarkEnd w:id="23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8"/>
                <w:szCs w:val="24"/>
              </w:rPr>
              <w:object w:dxaOrig="1020" w:dyaOrig="360" w14:anchorId="3069D9A9">
                <v:shape id="_x0000_i64908" type="#_x0000_t75" style="width:50.95pt;height:19pt" o:ole="">
                  <v:imagedata r:id="rId1522" o:title=""/>
                </v:shape>
                <o:OLEObject Type="Embed" ProgID="Equation.DSMT4" ShapeID="_x0000_i64908" DrawAspect="Content" ObjectID="_1689670218" r:id="rId1523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36" w:name="c46d"/>
            <w:bookmarkEnd w:id="23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095" w:dyaOrig="345" w14:anchorId="67CFE4DC">
                <v:shape id="_x0000_i64909" type="#_x0000_t75" style="width:55pt;height:17pt" o:ole="">
                  <v:imagedata r:id="rId1524" o:title=""/>
                </v:shape>
                <o:OLEObject Type="Embed" ProgID="Equation.DSMT4" ShapeID="_x0000_i64909" DrawAspect="Content" ObjectID="_1689670219" r:id="rId1525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236"/>
          <w:p w14:paraId="43D509B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EE28A4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3DF5C4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AE3AFC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BDBA15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77C2A48" w14:textId="77777777" w:rsidTr="00CD71EC">
        <w:tc>
          <w:tcPr>
            <w:tcW w:w="6091" w:type="dxa"/>
            <w:shd w:val="clear" w:color="auto" w:fill="auto"/>
          </w:tcPr>
          <w:p w14:paraId="218B7F3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7" w:name="c47q"/>
            <w:bookmarkEnd w:id="23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Tìm giá trị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64" w:dyaOrig="228" w14:anchorId="2D8BBC2A">
                <v:shape id="_x0000_i64910" type="#_x0000_t75" style="width:13.6pt;height:12.25pt" o:ole="">
                  <v:imagedata r:id="rId1526" o:title=""/>
                </v:shape>
                <o:OLEObject Type="Embed" ProgID="Equation.DSMT4" ShapeID="_x0000_i64910" DrawAspect="Content" ObjectID="_1689670220" r:id="rId152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để hàm số </w:t>
            </w:r>
            <w:r w:rsidRPr="00C44805">
              <w:rPr>
                <w:rFonts w:ascii="Chu Van An" w:hAnsi="Chu Van An" w:cs="Chu Van An"/>
                <w:position w:val="-50"/>
                <w:sz w:val="24"/>
                <w:szCs w:val="24"/>
              </w:rPr>
              <w:object w:dxaOrig="3060" w:dyaOrig="1104" w14:anchorId="64BE74D7">
                <v:shape id="_x0000_i64911" type="#_x0000_t75" style="width:152.85pt;height:55.7pt" o:ole="">
                  <v:imagedata r:id="rId1528" o:title=""/>
                </v:shape>
                <o:OLEObject Type="Embed" ProgID="Equation.DSMT4" ShapeID="_x0000_i64911" DrawAspect="Content" ObjectID="_1689670221" r:id="rId152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76" w14:anchorId="79955749">
                <v:shape id="_x0000_i64912" type="#_x0000_t75" style="width:33.95pt;height:13.6pt" o:ole="">
                  <v:imagedata r:id="rId1530" o:title=""/>
                </v:shape>
                <o:OLEObject Type="Embed" ProgID="Equation.DSMT4" ShapeID="_x0000_i64912" DrawAspect="Content" ObjectID="_1689670222" r:id="rId153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9CC116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38" w:name="c4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12" w:dyaOrig="600" w14:anchorId="71427D09">
                <v:shape id="_x0000_i64913" type="#_x0000_t75" style="width:44.85pt;height:29.9pt" o:ole="">
                  <v:imagedata r:id="rId1532" o:title=""/>
                </v:shape>
                <o:OLEObject Type="Embed" ProgID="Equation.DSMT4" ShapeID="_x0000_i64913" DrawAspect="Content" ObjectID="_1689670223" r:id="rId1533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39" w:name="c47b"/>
            <w:bookmarkEnd w:id="23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768" w:dyaOrig="612" w14:anchorId="1EC3A34E">
                <v:shape id="_x0000_i64914" type="#_x0000_t75" style="width:38.05pt;height:30.55pt" o:ole="">
                  <v:imagedata r:id="rId1534" o:title=""/>
                </v:shape>
                <o:OLEObject Type="Embed" ProgID="Equation.DSMT4" ShapeID="_x0000_i64914" DrawAspect="Content" ObjectID="_1689670224" r:id="rId1535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40" w:name="c47c"/>
            <w:bookmarkEnd w:id="23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336" w:dyaOrig="624" w14:anchorId="525CA381">
                <v:shape id="_x0000_i64915" type="#_x0000_t75" style="width:16.3pt;height:30.55pt" o:ole="">
                  <v:imagedata r:id="rId1536" o:title=""/>
                </v:shape>
                <o:OLEObject Type="Embed" ProgID="Equation.DSMT4" ShapeID="_x0000_i64915" DrawAspect="Content" ObjectID="_1689670225" r:id="rId1537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241" w:name="c47d"/>
            <w:bookmarkEnd w:id="24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 w:themeColor="text1"/>
                <w:position w:val="-24"/>
                <w:sz w:val="24"/>
                <w:szCs w:val="24"/>
              </w:rPr>
              <w:object w:dxaOrig="504" w:dyaOrig="588" w14:anchorId="46F9603C">
                <v:shape id="_x0000_i64916" type="#_x0000_t75" style="width:24.45pt;height:29.2pt" o:ole="">
                  <v:imagedata r:id="rId1538" o:title=""/>
                </v:shape>
                <o:OLEObject Type="Embed" ProgID="Equation.DSMT4" ShapeID="_x0000_i64916" DrawAspect="Content" ObjectID="_1689670226" r:id="rId1539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241"/>
          <w:p w14:paraId="3BA8743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87F01F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B7B9CC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03B3B2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B599A2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2292F64" w14:textId="77777777" w:rsidTr="00CD71EC">
        <w:tc>
          <w:tcPr>
            <w:tcW w:w="6091" w:type="dxa"/>
            <w:shd w:val="clear" w:color="auto" w:fill="auto"/>
          </w:tcPr>
          <w:p w14:paraId="116ECAA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2" w:name="c48q"/>
            <w:bookmarkEnd w:id="24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48.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4" w:dyaOrig="222" w14:anchorId="67EDA580">
                <v:shape id="_x0000_i64917" type="#_x0000_t75" style="width:9.5pt;height:11.55pt" o:ole="">
                  <v:imagedata r:id="rId1540" o:title=""/>
                </v:shape>
                <o:OLEObject Type="Embed" ProgID="Equation.DSMT4" ShapeID="_x0000_i64917" DrawAspect="Content" ObjectID="_1689670227" r:id="rId154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để hàm số </w:t>
            </w:r>
            <w:r w:rsidRPr="00C44805">
              <w:rPr>
                <w:rFonts w:ascii="Chu Van An" w:hAnsi="Chu Van An" w:cs="Chu Van An"/>
                <w:position w:val="-64"/>
                <w:sz w:val="24"/>
                <w:szCs w:val="24"/>
              </w:rPr>
              <w:object w:dxaOrig="3531" w:dyaOrig="1398" w14:anchorId="22F31930">
                <v:shape id="_x0000_i64918" type="#_x0000_t75" style="width:177.3pt;height:69.95pt" o:ole="">
                  <v:imagedata r:id="rId1542" o:title=""/>
                </v:shape>
                <o:OLEObject Type="Embed" ProgID="Equation.DSMT4" ShapeID="_x0000_i64918" DrawAspect="Content" ObjectID="_1689670228" r:id="rId154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liên tục trên tập xác định.</w:t>
            </w:r>
          </w:p>
          <w:p w14:paraId="62610883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43" w:name="c48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4" w:dyaOrig="291" w14:anchorId="6319F950">
                <v:shape id="_x0000_i64919" type="#_x0000_t75" style="width:27.85pt;height:14.25pt" o:ole="">
                  <v:imagedata r:id="rId1544" o:title=""/>
                </v:shape>
                <o:OLEObject Type="Embed" ProgID="Equation.DSMT4" ShapeID="_x0000_i64919" DrawAspect="Content" ObjectID="_1689670229" r:id="rId1545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44" w:name="c48b"/>
            <w:bookmarkEnd w:id="24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8" w:dyaOrig="291" w14:anchorId="767E58B6">
                <v:shape id="_x0000_i64920" type="#_x0000_t75" style="width:33.95pt;height:14.25pt" o:ole="">
                  <v:imagedata r:id="rId1546" o:title=""/>
                </v:shape>
                <o:OLEObject Type="Embed" ProgID="Equation.DSMT4" ShapeID="_x0000_i64920" DrawAspect="Content" ObjectID="_1689670230" r:id="rId1547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45" w:name="c48c"/>
            <w:bookmarkEnd w:id="24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09" w:dyaOrig="609" w14:anchorId="681E3879">
                <v:shape id="_x0000_i64921" type="#_x0000_t75" style="width:29.9pt;height:29.9pt" o:ole="">
                  <v:imagedata r:id="rId1548" o:title=""/>
                </v:shape>
                <o:OLEObject Type="Embed" ProgID="Equation.DSMT4" ShapeID="_x0000_i64921" DrawAspect="Content" ObjectID="_1689670231" r:id="rId1549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46" w:name="c48d"/>
            <w:bookmarkEnd w:id="24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58" w:dyaOrig="609" w14:anchorId="6A696B9F">
                <v:shape id="_x0000_i64922" type="#_x0000_t75" style="width:42.8pt;height:29.9pt" o:ole="">
                  <v:imagedata r:id="rId1550" o:title=""/>
                </v:shape>
                <o:OLEObject Type="Embed" ProgID="Equation.DSMT4" ShapeID="_x0000_i64922" DrawAspect="Content" ObjectID="_1689670232" r:id="rId1551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46"/>
          <w:p w14:paraId="3F906AF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265979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E749B3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A72C13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6BB5C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E884155" w14:textId="77777777" w:rsidTr="00CD71EC">
        <w:tc>
          <w:tcPr>
            <w:tcW w:w="6091" w:type="dxa"/>
            <w:shd w:val="clear" w:color="auto" w:fill="auto"/>
          </w:tcPr>
          <w:p w14:paraId="110BED9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7" w:name="c49q"/>
            <w:bookmarkEnd w:id="24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49.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Cho hàm số</w:t>
            </w:r>
            <w:r w:rsidRPr="00C44805">
              <w:rPr>
                <w:rFonts w:ascii="Chu Van An" w:hAnsi="Chu Van An" w:cs="Chu Van An"/>
                <w:position w:val="-52"/>
                <w:sz w:val="24"/>
                <w:szCs w:val="24"/>
              </w:rPr>
              <w:object w:dxaOrig="3566" w:dyaOrig="1157" w14:anchorId="6952A1A7">
                <v:shape id="_x0000_i64923" type="#_x0000_t75" style="width:178.65pt;height:57.75pt" o:ole="">
                  <v:imagedata r:id="rId1552" o:title=""/>
                </v:shape>
                <o:OLEObject Type="Embed" ProgID="Equation.DSMT4" ShapeID="_x0000_i64923" DrawAspect="Content" ObjectID="_1689670233" r:id="rId15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Tổng tất cả các giá trị của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2" w:dyaOrig="215" w14:anchorId="22107D47">
                <v:shape id="_x0000_i64924" type="#_x0000_t75" style="width:9.5pt;height:11.55pt" o:ole="">
                  <v:imagedata r:id="rId1554" o:title=""/>
                </v:shape>
                <o:OLEObject Type="Embed" ProgID="Equation.DSMT4" ShapeID="_x0000_i64924" DrawAspect="Content" ObjectID="_1689670234" r:id="rId15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để 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25" w:dyaOrig="283" w14:anchorId="6DA2DF10">
                <v:shape id="_x0000_i64925" type="#_x0000_t75" style="width:26.5pt;height:14.25pt" o:ole="">
                  <v:imagedata r:id="rId1556" o:title=""/>
                </v:shape>
                <o:OLEObject Type="Embed" ProgID="Equation.DSMT4" ShapeID="_x0000_i64925" DrawAspect="Content" ObjectID="_1689670235" r:id="rId15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11A680AA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8" w:name="c4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96" w:dyaOrig="269" w14:anchorId="1C545396">
                <v:shape id="_x0000_i64926" type="#_x0000_t75" style="width:14.95pt;height:13.6pt" o:ole="">
                  <v:imagedata r:id="rId1558" o:title=""/>
                </v:shape>
                <o:OLEObject Type="Embed" ProgID="Equation.DSMT4" ShapeID="_x0000_i64926" DrawAspect="Content" ObjectID="_1689670236" r:id="rId155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9" w:name="c49b"/>
            <w:bookmarkEnd w:id="24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2" w:dyaOrig="283" w14:anchorId="6A17752F">
                <v:shape id="_x0000_i64927" type="#_x0000_t75" style="width:9.5pt;height:14.25pt" o:ole="">
                  <v:imagedata r:id="rId1560" o:title=""/>
                </v:shape>
                <o:OLEObject Type="Embed" ProgID="Equation.DSMT4" ShapeID="_x0000_i64927" DrawAspect="Content" ObjectID="_1689670237" r:id="rId156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0" w:name="c49c"/>
            <w:bookmarkEnd w:id="24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2" w:dyaOrig="256" w14:anchorId="20F78828">
                <v:shape id="_x0000_i64928" type="#_x0000_t75" style="width:9.5pt;height:12.9pt" o:ole="">
                  <v:imagedata r:id="rId1562" o:title=""/>
                </v:shape>
                <o:OLEObject Type="Embed" ProgID="Equation.DSMT4" ShapeID="_x0000_i64928" DrawAspect="Content" ObjectID="_1689670238" r:id="rId156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1" w:name="c49d"/>
            <w:bookmarkEnd w:id="25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5" w:dyaOrig="283" w14:anchorId="532F3894">
                <v:shape id="_x0000_i64929" type="#_x0000_t75" style="width:8.15pt;height:14.25pt" o:ole="">
                  <v:imagedata r:id="rId1564" o:title=""/>
                </v:shape>
                <o:OLEObject Type="Embed" ProgID="Equation.DSMT4" ShapeID="_x0000_i64929" DrawAspect="Content" ObjectID="_1689670239" r:id="rId156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1"/>
          <w:p w14:paraId="3BA2C62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E99DD6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FCF9A9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A69D17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894C64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B948CEB" w14:textId="77777777" w:rsidTr="00CD71EC">
        <w:tc>
          <w:tcPr>
            <w:tcW w:w="6091" w:type="dxa"/>
            <w:shd w:val="clear" w:color="auto" w:fill="auto"/>
          </w:tcPr>
          <w:p w14:paraId="1C3F06B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52" w:name="c50q"/>
            <w:bookmarkEnd w:id="25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50.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50"/>
                <w:sz w:val="24"/>
                <w:szCs w:val="24"/>
              </w:rPr>
              <w:object w:dxaOrig="2820" w:dyaOrig="1116" w14:anchorId="559A5BA2">
                <v:shape id="_x0000_i64930" type="#_x0000_t75" style="width:141.3pt;height:56.4pt" o:ole="">
                  <v:imagedata r:id="rId1566" o:title=""/>
                </v:shape>
                <o:OLEObject Type="Embed" ProgID="Equation.DSMT4" ShapeID="_x0000_i64930" DrawAspect="Content" ObjectID="_1689670240" r:id="rId156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Tìm tất cả các giá trị thực của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2" w:dyaOrig="216" w14:anchorId="1DBA35D6">
                <v:shape id="_x0000_i64931" type="#_x0000_t75" style="width:12.9pt;height:11.55pt" o:ole="">
                  <v:imagedata r:id="rId1568" o:title=""/>
                </v:shape>
                <o:OLEObject Type="Embed" ProgID="Equation.DSMT4" ShapeID="_x0000_i64931" DrawAspect="Content" ObjectID="_1689670241" r:id="rId156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để hàm số liên tục tại điểm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00" w:dyaOrig="288" w14:anchorId="0BB0205F">
                <v:shape id="_x0000_i64932" type="#_x0000_t75" style="width:29.9pt;height:14.25pt" o:ole="">
                  <v:imagedata r:id="rId1570" o:title=""/>
                </v:shape>
                <o:OLEObject Type="Embed" ProgID="Equation.DSMT4" ShapeID="_x0000_i64932" DrawAspect="Content" ObjectID="_1689670242" r:id="rId1571"/>
              </w:object>
            </w:r>
          </w:p>
          <w:p w14:paraId="38F0593E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3" w:name="c5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792" w:dyaOrig="288" w14:anchorId="7ED696E1">
                <v:shape id="_x0000_i64933" type="#_x0000_t75" style="width:38.7pt;height:14.25pt" o:ole="">
                  <v:imagedata r:id="rId1572" o:title=""/>
                </v:shape>
                <o:OLEObject Type="Embed" ProgID="Equation.DSMT4" ShapeID="_x0000_i64933" DrawAspect="Content" ObjectID="_1689670243" r:id="rId1573"/>
              </w:object>
            </w:r>
            <w:bookmarkStart w:id="254" w:name="c50b"/>
            <w:bookmarkEnd w:id="25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708" w:dyaOrig="288" w14:anchorId="096722B0">
                <v:shape id="_x0000_i64934" type="#_x0000_t75" style="width:35.3pt;height:14.25pt" o:ole="">
                  <v:imagedata r:id="rId1574" o:title=""/>
                </v:shape>
                <o:OLEObject Type="Embed" ProgID="Equation.DSMT4" ShapeID="_x0000_i64934" DrawAspect="Content" ObjectID="_1689670244" r:id="rId1575"/>
              </w:object>
            </w:r>
            <w:bookmarkStart w:id="255" w:name="c50c"/>
            <w:bookmarkEnd w:id="25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48" w:dyaOrig="288" w14:anchorId="54AA719C">
                <v:shape id="_x0000_i64935" type="#_x0000_t75" style="width:33.3pt;height:14.25pt" o:ole="">
                  <v:imagedata r:id="rId1576" o:title=""/>
                </v:shape>
                <o:OLEObject Type="Embed" ProgID="Equation.DSMT4" ShapeID="_x0000_i64935" DrawAspect="Content" ObjectID="_1689670245" r:id="rId1577"/>
              </w:object>
            </w:r>
            <w:bookmarkStart w:id="256" w:name="c50d"/>
            <w:bookmarkEnd w:id="25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720" w:dyaOrig="288" w14:anchorId="29D545F0">
                <v:shape id="_x0000_i64936" type="#_x0000_t75" style="width:36pt;height:14.25pt" o:ole="">
                  <v:imagedata r:id="rId1578" o:title=""/>
                </v:shape>
                <o:OLEObject Type="Embed" ProgID="Equation.DSMT4" ShapeID="_x0000_i64936" DrawAspect="Content" ObjectID="_1689670246" r:id="rId1579"/>
              </w:object>
            </w:r>
          </w:p>
          <w:bookmarkEnd w:id="256"/>
          <w:p w14:paraId="779C680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650B45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122F33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4D9C37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12BE24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FDC7439" w14:textId="77777777" w:rsidTr="00CD71EC">
        <w:tc>
          <w:tcPr>
            <w:tcW w:w="6091" w:type="dxa"/>
            <w:shd w:val="clear" w:color="auto" w:fill="auto"/>
          </w:tcPr>
          <w:p w14:paraId="1CEEE60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57" w:name="c51q"/>
            <w:bookmarkEnd w:id="25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51.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50"/>
                <w:sz w:val="24"/>
                <w:szCs w:val="24"/>
              </w:rPr>
              <w:object w:dxaOrig="3640" w:dyaOrig="1110" w14:anchorId="75E8E0F9">
                <v:shape id="_x0000_i64937" type="#_x0000_t75" style="width:181.35pt;height:55.7pt" o:ole="">
                  <v:imagedata r:id="rId1580" o:title=""/>
                </v:shape>
                <o:OLEObject Type="Embed" ProgID="Equation.DSMT4" ShapeID="_x0000_i64937" DrawAspect="Content" ObjectID="_1689670247" r:id="rId158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Có tất cả bao nhiêu giá trị của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30" w14:anchorId="020BBA08">
                <v:shape id="_x0000_i64938" type="#_x0000_t75" style="width:9.5pt;height:12.25pt" o:ole="">
                  <v:imagedata r:id="rId1582" o:title=""/>
                </v:shape>
                <o:OLEObject Type="Embed" ProgID="Equation.DSMT4" ShapeID="_x0000_i64938" DrawAspect="Content" ObjectID="_1689670248" r:id="rId158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để hàm số liên tục tại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30" w:dyaOrig="270" w14:anchorId="16EC64E7">
                <v:shape id="_x0000_i64939" type="#_x0000_t75" style="width:27.15pt;height:13.6pt" o:ole="">
                  <v:imagedata r:id="rId1584" o:title=""/>
                </v:shape>
                <o:OLEObject Type="Embed" ProgID="Equation.DSMT4" ShapeID="_x0000_i64939" DrawAspect="Content" ObjectID="_1689670249" r:id="rId158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3FB0EB5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8" w:name="c51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05E7BAE8">
                <v:shape id="_x0000_i64940" type="#_x0000_t75" style="width:9.5pt;height:13.6pt" o:ole="">
                  <v:imagedata r:id="rId1586" o:title=""/>
                </v:shape>
                <o:OLEObject Type="Embed" ProgID="Equation.DSMT4" ShapeID="_x0000_i64940" DrawAspect="Content" ObjectID="_1689670250" r:id="rId158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9" w:name="c51b"/>
            <w:bookmarkEnd w:id="25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70" w14:anchorId="25F9F740">
                <v:shape id="_x0000_i64941" type="#_x0000_t75" style="width:9.5pt;height:13.6pt" o:ole="">
                  <v:imagedata r:id="rId1588" o:title=""/>
                </v:shape>
                <o:OLEObject Type="Embed" ProgID="Equation.DSMT4" ShapeID="_x0000_i64941" DrawAspect="Content" ObjectID="_1689670251" r:id="rId158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0" w:name="c51c"/>
            <w:bookmarkEnd w:id="25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70" w14:anchorId="018F2919">
                <v:shape id="_x0000_i64942" type="#_x0000_t75" style="width:8.85pt;height:13.6pt" o:ole="">
                  <v:imagedata r:id="rId1590" o:title=""/>
                </v:shape>
                <o:OLEObject Type="Embed" ProgID="Equation.DSMT4" ShapeID="_x0000_i64942" DrawAspect="Content" ObjectID="_1689670252" r:id="rId159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1" w:name="c51d"/>
            <w:bookmarkEnd w:id="26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50" w:dyaOrig="260" w14:anchorId="6C284533">
                <v:shape id="_x0000_i64943" type="#_x0000_t75" style="width:7.45pt;height:13.6pt" o:ole="">
                  <v:imagedata r:id="rId1592" o:title=""/>
                </v:shape>
                <o:OLEObject Type="Embed" ProgID="Equation.DSMT4" ShapeID="_x0000_i64943" DrawAspect="Content" ObjectID="_1689670253" r:id="rId159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61"/>
          <w:p w14:paraId="216FF4C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F0DFA3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643EE5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71C20F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2A03B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D950FF2" w14:textId="77777777" w:rsidTr="00CD71EC">
        <w:tc>
          <w:tcPr>
            <w:tcW w:w="6091" w:type="dxa"/>
            <w:shd w:val="clear" w:color="auto" w:fill="auto"/>
          </w:tcPr>
          <w:p w14:paraId="176356CC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62" w:name="c52q"/>
            <w:bookmarkEnd w:id="26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52. </w:t>
            </w:r>
            <w:r w:rsidRPr="00C44805">
              <w:rPr>
                <w:rFonts w:ascii="Chu Van An" w:hAnsi="Chu Van An" w:cs="Chu Van An"/>
                <w:szCs w:val="24"/>
              </w:rPr>
              <w:t xml:space="preserve">Biết hàm số </w:t>
            </w:r>
            <w:r w:rsidRPr="00C44805">
              <w:rPr>
                <w:rFonts w:ascii="Chu Van An" w:hAnsi="Chu Van An" w:cs="Chu Van An"/>
                <w:position w:val="-48"/>
                <w:szCs w:val="24"/>
              </w:rPr>
              <w:object w:dxaOrig="3741" w:dyaOrig="1080" w14:anchorId="5FF39A4E">
                <v:shape id="_x0000_i64944" type="#_x0000_t75" style="width:186.8pt;height:55pt" o:ole="">
                  <v:imagedata r:id="rId1594" o:title=""/>
                </v:shape>
                <o:OLEObject Type="Embed" ProgID="Equation.DSMT4" ShapeID="_x0000_i64944" DrawAspect="Content" ObjectID="_1689670254" r:id="rId1595"/>
              </w:object>
            </w:r>
            <w:r w:rsidRPr="00C44805">
              <w:rPr>
                <w:rFonts w:ascii="Chu Van An" w:hAnsi="Chu Van An" w:cs="Chu Van An"/>
                <w:szCs w:val="24"/>
              </w:rPr>
              <w:t>, (</w:t>
            </w:r>
            <w:r w:rsidRPr="00C44805">
              <w:rPr>
                <w:rFonts w:ascii="Chu Van An" w:hAnsi="Chu Van An" w:cs="Chu Van An"/>
                <w:position w:val="-10"/>
                <w:szCs w:val="24"/>
              </w:rPr>
              <w:object w:dxaOrig="450" w:dyaOrig="309" w14:anchorId="1F73938E">
                <v:shape id="_x0000_i64945" type="#_x0000_t75" style="width:22.4pt;height:14.95pt" o:ole="">
                  <v:imagedata r:id="rId1596" o:title=""/>
                </v:shape>
                <o:OLEObject Type="Embed" ProgID="Equation.DSMT4" ShapeID="_x0000_i64945" DrawAspect="Content" ObjectID="_1689670255" r:id="rId1597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là các số thực dương khác 0) liên tục tại điểm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604" w:dyaOrig="283" w14:anchorId="2FF073AC">
                <v:shape id="_x0000_i64946" type="#_x0000_t75" style="width:29.9pt;height:14.25pt" o:ole="">
                  <v:imagedata r:id="rId1598" o:title=""/>
                </v:shape>
                <o:OLEObject Type="Embed" ProgID="Equation.DSMT4" ShapeID="_x0000_i64946" DrawAspect="Content" ObjectID="_1689670256" r:id="rId1599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. Tìm giá trị lớn nhất của biểu thức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797" w:dyaOrig="283" w14:anchorId="36925318">
                <v:shape id="_x0000_i64947" type="#_x0000_t75" style="width:40.75pt;height:14.25pt" o:ole="">
                  <v:imagedata r:id="rId1600" o:title=""/>
                </v:shape>
                <o:OLEObject Type="Embed" ProgID="Equation.DSMT4" ShapeID="_x0000_i64947" DrawAspect="Content" ObjectID="_1689670257" r:id="rId160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59058A67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63" w:name="c52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231" w:dyaOrig="617" w14:anchorId="268A8FBE">
                <v:shape id="_x0000_i64948" type="#_x0000_t75" style="width:12.25pt;height:30.55pt" o:ole="">
                  <v:imagedata r:id="rId1602" o:title=""/>
                </v:shape>
                <o:OLEObject Type="Embed" ProgID="Equation.DSMT4" ShapeID="_x0000_i64948" DrawAspect="Content" ObjectID="_1689670258" r:id="rId1603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64" w:name="c52b"/>
            <w:bookmarkEnd w:id="26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0" w:dyaOrig="283" w14:anchorId="2CB94590">
                <v:shape id="_x0000_i64949" type="#_x0000_t75" style="width:8.85pt;height:14.25pt" o:ole="">
                  <v:imagedata r:id="rId1604" o:title=""/>
                </v:shape>
                <o:OLEObject Type="Embed" ProgID="Equation.DSMT4" ShapeID="_x0000_i64949" DrawAspect="Content" ObjectID="_1689670259" r:id="rId1605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65" w:name="c52c"/>
            <w:bookmarkEnd w:id="26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244" w:dyaOrig="617" w14:anchorId="5AAE8179">
                <v:shape id="_x0000_i64950" type="#_x0000_t75" style="width:12.9pt;height:30.55pt" o:ole="">
                  <v:imagedata r:id="rId1606" o:title=""/>
                </v:shape>
                <o:OLEObject Type="Embed" ProgID="Equation.DSMT4" ShapeID="_x0000_i64950" DrawAspect="Content" ObjectID="_1689670260" r:id="rId160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66" w:name="c52d"/>
            <w:bookmarkEnd w:id="26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360" w:dyaOrig="617" w14:anchorId="73A9E8D4">
                <v:shape id="_x0000_i64951" type="#_x0000_t75" style="width:19pt;height:30.55pt" o:ole="">
                  <v:imagedata r:id="rId1608" o:title=""/>
                </v:shape>
                <o:OLEObject Type="Embed" ProgID="Equation.DSMT4" ShapeID="_x0000_i64951" DrawAspect="Content" ObjectID="_1689670261" r:id="rId160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266"/>
          <w:p w14:paraId="449B776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B403FB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AD87FF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EB2A4B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66B75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E190182" w14:textId="77777777" w:rsidTr="00CD71EC">
        <w:tc>
          <w:tcPr>
            <w:tcW w:w="6091" w:type="dxa"/>
            <w:shd w:val="clear" w:color="auto" w:fill="auto"/>
          </w:tcPr>
          <w:p w14:paraId="5A91BAB6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267" w:name="c53q"/>
            <w:bookmarkEnd w:id="267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53. </w:t>
            </w:r>
            <w:r w:rsidRPr="00C44805">
              <w:rPr>
                <w:rFonts w:ascii="Chu Van An" w:hAnsi="Chu Van An" w:cs="Chu Van An"/>
                <w:szCs w:val="24"/>
              </w:rPr>
              <w:t xml:space="preserve">Xác định giá trị thực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4" w:dyaOrig="276" w14:anchorId="5856001B">
                <v:shape id="_x0000_i64952" type="#_x0000_t75" style="width:8.85pt;height:13.6pt" o:ole="">
                  <v:imagedata r:id="rId1610" o:title=""/>
                </v:shape>
                <o:OLEObject Type="Embed" ProgID="Equation.DSMT4" ShapeID="_x0000_i64952" DrawAspect="Content" ObjectID="_1689670262" r:id="rId1611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để hàm số </w:t>
            </w:r>
            <w:r w:rsidRPr="00C44805">
              <w:rPr>
                <w:rFonts w:ascii="Chu Van An" w:hAnsi="Chu Van An" w:cs="Chu Van An"/>
                <w:position w:val="-48"/>
                <w:szCs w:val="24"/>
              </w:rPr>
              <w:object w:dxaOrig="4343" w:dyaOrig="1083" w14:anchorId="764EE5A5">
                <v:shape id="_x0000_i64953" type="#_x0000_t75" style="width:216.7pt;height:55pt" o:ole="">
                  <v:imagedata r:id="rId1612" o:title=""/>
                </v:shape>
                <o:OLEObject Type="Embed" ProgID="Equation.DSMT4" ShapeID="_x0000_i64953" DrawAspect="Content" ObjectID="_1689670263" r:id="rId1613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liên tục tại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30" w:dyaOrig="276" w14:anchorId="4BCCE2FA">
                <v:shape id="_x0000_i64954" type="#_x0000_t75" style="width:27.15pt;height:13.6pt" o:ole="">
                  <v:imagedata r:id="rId1614" o:title=""/>
                </v:shape>
                <o:OLEObject Type="Embed" ProgID="Equation.DSMT4" ShapeID="_x0000_i64954" DrawAspect="Content" ObjectID="_1689670264" r:id="rId1615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23B4C571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68" w:name="c53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30" w:dyaOrig="276" w14:anchorId="0E2C6A5D">
                <v:shape id="_x0000_i64955" type="#_x0000_t75" style="width:27.15pt;height:13.6pt" o:ole="">
                  <v:imagedata r:id="rId1616" o:title=""/>
                </v:shape>
                <o:OLEObject Type="Embed" ProgID="Equation.DSMT4" ShapeID="_x0000_i64955" DrawAspect="Content" ObjectID="_1689670265" r:id="rId161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69" w:name="c53b"/>
            <w:bookmarkEnd w:id="268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1670" w:dyaOrig="680" w14:anchorId="58F92795">
                <v:shape id="_x0000_i64956" type="#_x0000_t75" style="width:84.25pt;height:34.65pt" o:ole="">
                  <v:imagedata r:id="rId1618" o:title=""/>
                </v:shape>
                <o:OLEObject Type="Embed" ProgID="Equation.DSMT4" ShapeID="_x0000_i64956" DrawAspect="Content" ObjectID="_1689670266" r:id="rId161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6907340D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270" w:name="c53c"/>
            <w:bookmarkEnd w:id="269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24"/>
                <w:szCs w:val="24"/>
              </w:rPr>
              <w:object w:dxaOrig="1786" w:dyaOrig="611" w14:anchorId="69706900">
                <v:shape id="_x0000_i64957" type="#_x0000_t75" style="width:89pt;height:29.9pt" o:ole="">
                  <v:imagedata r:id="rId1620" o:title=""/>
                </v:shape>
                <o:OLEObject Type="Embed" ProgID="Equation.DSMT4" ShapeID="_x0000_i64957" DrawAspect="Content" ObjectID="_1689670267" r:id="rId162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271" w:name="c53d"/>
            <w:bookmarkEnd w:id="270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8"/>
                <w:szCs w:val="24"/>
              </w:rPr>
              <w:object w:dxaOrig="1210" w:dyaOrig="357" w14:anchorId="18791818">
                <v:shape id="_x0000_i64958" type="#_x0000_t75" style="width:59.75pt;height:17pt" o:ole="">
                  <v:imagedata r:id="rId1622" o:title=""/>
                </v:shape>
                <o:OLEObject Type="Embed" ProgID="Equation.DSMT4" ShapeID="_x0000_i64958" DrawAspect="Content" ObjectID="_1689670268" r:id="rId1623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271"/>
          <w:p w14:paraId="5464B2C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62C921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6EDE6A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FB6947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6BA15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F969908" w14:textId="77777777" w:rsidTr="00CD71EC">
        <w:tc>
          <w:tcPr>
            <w:tcW w:w="6091" w:type="dxa"/>
            <w:shd w:val="clear" w:color="auto" w:fill="auto"/>
          </w:tcPr>
          <w:p w14:paraId="205BCAF2" w14:textId="77777777" w:rsidR="00CD71EC" w:rsidRPr="00C44805" w:rsidRDefault="00CD71EC" w:rsidP="004339D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272" w:name="c54q"/>
            <w:bookmarkEnd w:id="27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54.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536" w:dyaOrig="312" w14:anchorId="789E0431">
                <v:shape id="_x0000_i64959" type="#_x0000_t75" style="width:77.45pt;height:15.6pt" o:ole="">
                  <v:imagedata r:id="rId1624" o:title=""/>
                </v:shape>
                <o:OLEObject Type="Embed" ProgID="Equation.DSMT4" ShapeID="_x0000_i64959" DrawAspect="Content" ObjectID="_1689670269" r:id="rId162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nghiệm thuộc khoảng nào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7C855CFC" w14:textId="77777777" w:rsidR="00CD71EC" w:rsidRPr="00C44805" w:rsidRDefault="00CD71EC" w:rsidP="004339D5">
            <w:pPr>
              <w:shd w:val="clear" w:color="auto" w:fill="FFFFFF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273" w:name="c54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612" w:dyaOrig="408" w14:anchorId="6113C3D6">
                <v:shape id="_x0000_i64960" type="#_x0000_t75" style="width:30.55pt;height:20.4pt" o:ole="">
                  <v:imagedata r:id="rId1626" o:title=""/>
                </v:shape>
                <o:OLEObject Type="Embed" ProgID="Equation.DSMT4" ShapeID="_x0000_i64960" DrawAspect="Content" ObjectID="_1689670270" r:id="rId1627"/>
              </w:object>
            </w:r>
            <w:bookmarkStart w:id="274" w:name="c54b"/>
            <w:bookmarkEnd w:id="27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948" w:dyaOrig="408" w14:anchorId="4E4CC248">
                <v:shape id="_x0000_i64961" type="#_x0000_t75" style="width:48.25pt;height:20.4pt" o:ole="">
                  <v:imagedata r:id="rId1628" o:title=""/>
                </v:shape>
                <o:OLEObject Type="Embed" ProgID="Equation.DSMT4" ShapeID="_x0000_i64961" DrawAspect="Content" ObjectID="_1689670271" r:id="rId1629"/>
              </w:object>
            </w:r>
            <w:bookmarkStart w:id="275" w:name="c54c"/>
            <w:bookmarkEnd w:id="27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600" w:dyaOrig="408" w14:anchorId="71C62051">
                <v:shape id="_x0000_i64962" type="#_x0000_t75" style="width:29.9pt;height:20.4pt" o:ole="">
                  <v:imagedata r:id="rId1630" o:title=""/>
                </v:shape>
                <o:OLEObject Type="Embed" ProgID="Equation.DSMT4" ShapeID="_x0000_i64962" DrawAspect="Content" ObjectID="_1689670272" r:id="rId1631"/>
              </w:object>
            </w:r>
            <w:bookmarkStart w:id="276" w:name="c54d"/>
            <w:bookmarkEnd w:id="27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8" w:dyaOrig="408" w14:anchorId="58D2AD4C">
                <v:shape id="_x0000_i64963" type="#_x0000_t75" style="width:44.15pt;height:20.4pt" o:ole="">
                  <v:imagedata r:id="rId1632" o:title=""/>
                </v:shape>
                <o:OLEObject Type="Embed" ProgID="Equation.DSMT4" ShapeID="_x0000_i64963" DrawAspect="Content" ObjectID="_1689670273" r:id="rId1633"/>
              </w:object>
            </w:r>
          </w:p>
          <w:bookmarkEnd w:id="276"/>
          <w:p w14:paraId="234D1CC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0566B4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E5EE40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95EBAD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32529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0C47FF9" w14:textId="77777777" w:rsidTr="00CD71EC">
        <w:tc>
          <w:tcPr>
            <w:tcW w:w="6091" w:type="dxa"/>
            <w:shd w:val="clear" w:color="auto" w:fill="auto"/>
          </w:tcPr>
          <w:p w14:paraId="7F79BA9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277" w:name="c55q"/>
            <w:bookmarkEnd w:id="27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55.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812" w:dyaOrig="312" w14:anchorId="254F2FC7">
                <v:shape id="_x0000_i64964" type="#_x0000_t75" style="width:91pt;height:15.6pt" o:ole="">
                  <v:imagedata r:id="rId1634" o:title=""/>
                </v:shape>
                <o:OLEObject Type="Embed" ProgID="Equation.DSMT4" ShapeID="_x0000_i64964" DrawAspect="Content" ObjectID="_1689670274" r:id="rId163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 Số nghiệm của phương trình là</w:t>
            </w:r>
          </w:p>
          <w:p w14:paraId="7BF94332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78" w:name="c5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3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279" w:name="c55b"/>
            <w:bookmarkEnd w:id="27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1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280" w:name="c55c"/>
            <w:bookmarkEnd w:id="27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2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281" w:name="c55d"/>
            <w:bookmarkEnd w:id="28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0.</w:t>
            </w:r>
          </w:p>
          <w:bookmarkEnd w:id="281"/>
          <w:p w14:paraId="2493C27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398E97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C421D1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F634D3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F96A1A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F31941D" w14:textId="77777777" w:rsidTr="00CD71EC">
        <w:tc>
          <w:tcPr>
            <w:tcW w:w="6091" w:type="dxa"/>
            <w:shd w:val="clear" w:color="auto" w:fill="auto"/>
          </w:tcPr>
          <w:p w14:paraId="3D6E5A6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lastRenderedPageBreak/>
              <w:t xml:space="preserve">Câu </w:t>
            </w:r>
            <w:bookmarkStart w:id="282" w:name="c56q"/>
            <w:bookmarkEnd w:id="28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56.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380" w:dyaOrig="312" w14:anchorId="69E89FBC">
                <v:shape id="_x0000_i64965" type="#_x0000_t75" style="width:69.3pt;height:15.6pt" o:ole="">
                  <v:imagedata r:id="rId1636" o:title=""/>
                </v:shape>
                <o:OLEObject Type="Embed" ProgID="Equation.DSMT4" ShapeID="_x0000_i64965" DrawAspect="Content" ObjectID="_1689670275" r:id="rId163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 Mệnh đề nào dưới đây đúng?</w:t>
            </w:r>
          </w:p>
          <w:p w14:paraId="4D8F37C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283" w:name="c56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chỉ có một nghiệm trong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840" w:dyaOrig="408" w14:anchorId="1C44E337">
                <v:shape id="_x0000_i64966" type="#_x0000_t75" style="width:42.1pt;height:20.4pt" o:ole="">
                  <v:imagedata r:id="rId1638" o:title=""/>
                </v:shape>
                <o:OLEObject Type="Embed" ProgID="Equation.DSMT4" ShapeID="_x0000_i64966" DrawAspect="Content" ObjectID="_1689670276" r:id="rId163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0A5C7C2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284" w:name="c56b"/>
            <w:bookmarkEnd w:id="28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có ít nhất hai nghiệm trong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540" w:dyaOrig="408" w14:anchorId="19CD6862">
                <v:shape id="_x0000_i64967" type="#_x0000_t75" style="width:27.15pt;height:20.4pt" o:ole="">
                  <v:imagedata r:id="rId1640" o:title=""/>
                </v:shape>
                <o:OLEObject Type="Embed" ProgID="Equation.DSMT4" ShapeID="_x0000_i64967" DrawAspect="Content" ObjectID="_1689670277" r:id="rId164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913C55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85" w:name="c56c"/>
            <w:bookmarkEnd w:id="284"/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Phương trình không có nghiệm trong khoảng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Cs/>
                <w:color w:val="0000FF"/>
                <w:position w:val="-14"/>
                <w:sz w:val="24"/>
                <w:szCs w:val="24"/>
                <w:lang w:val="vi-VN"/>
              </w:rPr>
              <w:object w:dxaOrig="660" w:dyaOrig="408" w14:anchorId="782A424D">
                <v:shape id="_x0000_i64968" type="#_x0000_t75" style="width:33.3pt;height:20.4pt" o:ole="">
                  <v:imagedata r:id="rId1642" o:title=""/>
                </v:shape>
                <o:OLEObject Type="Embed" ProgID="Equation.DSMT4" ShapeID="_x0000_i64968" DrawAspect="Content" ObjectID="_1689670278" r:id="rId1643"/>
              </w:object>
            </w:r>
            <w:r w:rsidRPr="00C44805">
              <w:rPr>
                <w:rFonts w:ascii="Chu Van An" w:hAnsi="Chu Van An" w:cs="Chu Van An"/>
                <w:bCs/>
                <w:color w:val="0000FF"/>
                <w:sz w:val="24"/>
                <w:szCs w:val="24"/>
                <w:lang w:val="vi-VN"/>
              </w:rPr>
              <w:t>.</w:t>
            </w:r>
          </w:p>
          <w:p w14:paraId="2686D7B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286" w:name="c56d"/>
            <w:bookmarkEnd w:id="285"/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Phương trình không có nghiệm trong khoảng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Cs/>
                <w:color w:val="0000FF"/>
                <w:position w:val="-14"/>
                <w:sz w:val="24"/>
                <w:szCs w:val="24"/>
                <w:lang w:val="vi-VN"/>
              </w:rPr>
              <w:object w:dxaOrig="540" w:dyaOrig="408" w14:anchorId="083E87DA">
                <v:shape id="_x0000_i64969" type="#_x0000_t75" style="width:27.15pt;height:20.4pt" o:ole="">
                  <v:imagedata r:id="rId1644" o:title=""/>
                </v:shape>
                <o:OLEObject Type="Embed" ProgID="Equation.DSMT4" ShapeID="_x0000_i64969" DrawAspect="Content" ObjectID="_1689670279" r:id="rId1645"/>
              </w:object>
            </w:r>
            <w:r w:rsidRPr="00C44805">
              <w:rPr>
                <w:rFonts w:ascii="Chu Van An" w:hAnsi="Chu Van An" w:cs="Chu Van An"/>
                <w:bCs/>
                <w:color w:val="0000FF"/>
                <w:sz w:val="24"/>
                <w:szCs w:val="24"/>
                <w:lang w:val="vi-VN"/>
              </w:rPr>
              <w:t>.</w:t>
            </w:r>
          </w:p>
          <w:bookmarkEnd w:id="286"/>
          <w:p w14:paraId="1E0EBFBB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6DE358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5B7AE7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2ADF1A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1DC59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1FAA054" w14:textId="77777777" w:rsidTr="00CD71EC">
        <w:tc>
          <w:tcPr>
            <w:tcW w:w="6091" w:type="dxa"/>
            <w:shd w:val="clear" w:color="auto" w:fill="auto"/>
          </w:tcPr>
          <w:p w14:paraId="7C0BCBB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87" w:name="c57q"/>
            <w:bookmarkEnd w:id="28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57.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481" w:dyaOrig="411" w14:anchorId="61EE5DAE">
                <v:shape id="_x0000_i64970" type="#_x0000_t75" style="width:123.6pt;height:21.05pt" o:ole="">
                  <v:imagedata r:id="rId1646" o:title=""/>
                </v:shape>
                <o:OLEObject Type="Embed" ProgID="Equation.DSMT4" ShapeID="_x0000_i64970" DrawAspect="Content" ObjectID="_1689670280" r:id="rId164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Chọn khẳng định đúng trong các khẳng định sau:</w:t>
            </w:r>
          </w:p>
          <w:p w14:paraId="6B93FC2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88" w:name="c5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7" w:dyaOrig="411" w14:anchorId="108CD1DA">
                <v:shape id="_x0000_i64971" type="#_x0000_t75" style="width:17pt;height:21.05pt" o:ole="">
                  <v:imagedata r:id="rId1648" o:title=""/>
                </v:shape>
                <o:OLEObject Type="Embed" ProgID="Equation.DSMT4" ShapeID="_x0000_i64971" DrawAspect="Content" ObjectID="_1689670281" r:id="rId16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ít nhất hai nghiệm trên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17" w:dyaOrig="411" w14:anchorId="055B526B">
                <v:shape id="_x0000_i64972" type="#_x0000_t75" style="width:30.55pt;height:21.05pt" o:ole="">
                  <v:imagedata r:id="rId1650" o:title=""/>
                </v:shape>
                <o:OLEObject Type="Embed" ProgID="Equation.DSMT4" ShapeID="_x0000_i64972" DrawAspect="Content" ObjectID="_1689670282" r:id="rId16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3C828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89" w:name="c57b"/>
            <w:bookmarkEnd w:id="28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7" w:dyaOrig="411" w14:anchorId="1B758B85">
                <v:shape id="_x0000_i64973" type="#_x0000_t75" style="width:17pt;height:21.05pt" o:ole="">
                  <v:imagedata r:id="rId1648" o:title=""/>
                </v:shape>
                <o:OLEObject Type="Embed" ProgID="Equation.DSMT4" ShapeID="_x0000_i64973" DrawAspect="Content" ObjectID="_1689670283" r:id="rId16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vô nghiệm trên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07" w:dyaOrig="411" w14:anchorId="07762D16">
                <v:shape id="_x0000_i64974" type="#_x0000_t75" style="width:35.3pt;height:21.05pt" o:ole="">
                  <v:imagedata r:id="rId1653" o:title=""/>
                </v:shape>
                <o:OLEObject Type="Embed" ProgID="Equation.DSMT4" ShapeID="_x0000_i64974" DrawAspect="Content" ObjectID="_1689670284" r:id="rId165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68A80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90" w:name="c57c"/>
            <w:bookmarkEnd w:id="28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7" w:dyaOrig="411" w14:anchorId="5BAC4835">
                <v:shape id="_x0000_i64975" type="#_x0000_t75" style="width:17pt;height:21.05pt" o:ole="">
                  <v:imagedata r:id="rId1655" o:title=""/>
                </v:shape>
                <o:OLEObject Type="Embed" ProgID="Equation.DSMT4" ShapeID="_x0000_i64975" DrawAspect="Content" ObjectID="_1689670285" r:id="rId165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đúng một nghiệm trên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20" w:dyaOrig="411" w14:anchorId="7B5B0153">
                <v:shape id="_x0000_i64976" type="#_x0000_t75" style="width:36pt;height:21.05pt" o:ole="">
                  <v:imagedata r:id="rId1657" o:title=""/>
                </v:shape>
                <o:OLEObject Type="Embed" ProgID="Equation.DSMT4" ShapeID="_x0000_i64976" DrawAspect="Content" ObjectID="_1689670286" r:id="rId165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03ABE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91" w:name="c57d"/>
            <w:bookmarkEnd w:id="29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7" w:dyaOrig="411" w14:anchorId="6D4ED8D1">
                <v:shape id="_x0000_i64977" type="#_x0000_t75" style="width:17pt;height:21.05pt" o:ole="">
                  <v:imagedata r:id="rId1648" o:title=""/>
                </v:shape>
                <o:OLEObject Type="Embed" ProgID="Equation.DSMT4" ShapeID="_x0000_i64977" DrawAspect="Content" ObjectID="_1689670287" r:id="rId165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vô nghiệm.</w:t>
            </w:r>
          </w:p>
          <w:bookmarkEnd w:id="291"/>
          <w:p w14:paraId="58E5903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9DA274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122C45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D1F6F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FC73F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4EE425B" w14:textId="77777777" w:rsidTr="00CD71EC">
        <w:tc>
          <w:tcPr>
            <w:tcW w:w="6091" w:type="dxa"/>
            <w:shd w:val="clear" w:color="auto" w:fill="auto"/>
          </w:tcPr>
          <w:p w14:paraId="76E5942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2" w:name="c58q"/>
            <w:bookmarkEnd w:id="29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58.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Biết rằng 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12" w:dyaOrig="324" w14:anchorId="04E0B9F3">
                <v:shape id="_x0000_i64978" type="#_x0000_t75" style="width:91pt;height:15.6pt" o:ole="">
                  <v:imagedata r:id="rId1660" o:title=""/>
                </v:shape>
                <o:OLEObject Type="Embed" ProgID="Equation.DSMT4" ShapeID="_x0000_i64978" DrawAspect="Content" ObjectID="_1689670288" r:id="rId166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có duy nhất một nghiệm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64" w:dyaOrig="360" w14:anchorId="3C4A41AC">
                <v:shape id="_x0000_i64979" type="#_x0000_t75" style="width:13.6pt;height:19pt" o:ole="">
                  <v:imagedata r:id="rId1662" o:title=""/>
                </v:shape>
                <o:OLEObject Type="Embed" ProgID="Equation.DSMT4" ShapeID="_x0000_i64979" DrawAspect="Content" ObjectID="_1689670289" r:id="rId166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mệnh đề nào dưới đây</w:t>
            </w:r>
          </w:p>
          <w:p w14:paraId="60725E22" w14:textId="77777777" w:rsidR="00CD71EC" w:rsidRPr="00C44805" w:rsidRDefault="00CD71EC" w:rsidP="004339D5">
            <w:pPr>
              <w:pStyle w:val="NoSpacing"/>
              <w:mirrorIndents/>
              <w:rPr>
                <w:rFonts w:ascii="Chu Van An" w:hAnsi="Chu Van An" w:cs="Chu Van An"/>
                <w:lang w:val="vi-VN"/>
              </w:rPr>
            </w:pPr>
            <w:r w:rsidRPr="00C44805">
              <w:rPr>
                <w:rFonts w:ascii="Chu Van An" w:hAnsi="Chu Van An" w:cs="Chu Van An"/>
                <w:lang w:val="vi-VN"/>
              </w:rPr>
              <w:t>đúng.</w:t>
            </w:r>
          </w:p>
          <w:p w14:paraId="1E922BD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93" w:name="c58a"/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260" w:dyaOrig="408" w14:anchorId="07C62546">
                <v:shape id="_x0000_i64980" type="#_x0000_t75" style="width:63.15pt;height:20.4pt" o:ole="">
                  <v:imagedata r:id="rId1664" o:title=""/>
                </v:shape>
                <o:OLEObject Type="Embed" ProgID="Equation.DSMT4" ShapeID="_x0000_i64980" DrawAspect="Content" ObjectID="_1689670290" r:id="rId166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94" w:name="c58b"/>
            <w:bookmarkEnd w:id="29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140" w:dyaOrig="408" w14:anchorId="5790B456">
                <v:shape id="_x0000_i64981" type="#_x0000_t75" style="width:57.05pt;height:20.4pt" o:ole="">
                  <v:imagedata r:id="rId1666" o:title=""/>
                </v:shape>
                <o:OLEObject Type="Embed" ProgID="Equation.DSMT4" ShapeID="_x0000_i64981" DrawAspect="Content" ObjectID="_1689670291" r:id="rId166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8A7FF96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bookmarkStart w:id="295" w:name="c58c"/>
            <w:bookmarkEnd w:id="29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2" w:dyaOrig="408" w14:anchorId="65633323">
                <v:shape id="_x0000_i64982" type="#_x0000_t75" style="width:48.9pt;height:20.4pt" o:ole="">
                  <v:imagedata r:id="rId1668" o:title=""/>
                </v:shape>
                <o:OLEObject Type="Embed" ProgID="Equation.DSMT4" ShapeID="_x0000_i64982" DrawAspect="Content" ObjectID="_1689670292" r:id="rId166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96" w:name="c58d"/>
            <w:bookmarkEnd w:id="295"/>
            <w:r w:rsidRPr="00C44805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2" w:dyaOrig="408" w14:anchorId="29ADB523">
                <v:shape id="_x0000_i64983" type="#_x0000_t75" style="width:48.9pt;height:20.4pt" o:ole="">
                  <v:imagedata r:id="rId1670" o:title=""/>
                </v:shape>
                <o:OLEObject Type="Embed" ProgID="Equation.DSMT4" ShapeID="_x0000_i64983" DrawAspect="Content" ObjectID="_1689670293" r:id="rId167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296"/>
          <w:p w14:paraId="100517B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E6B11A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C92306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F56CFD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070DD7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F48797F" w14:textId="77777777" w:rsidTr="00CD71EC">
        <w:tc>
          <w:tcPr>
            <w:tcW w:w="6091" w:type="dxa"/>
            <w:shd w:val="clear" w:color="auto" w:fill="auto"/>
          </w:tcPr>
          <w:p w14:paraId="3374623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7" w:name="c59q"/>
            <w:bookmarkEnd w:id="29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59.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16" w:dyaOrig="324" w14:anchorId="080AB704">
                <v:shape id="_x0000_i64984" type="#_x0000_t75" style="width:85.6pt;height:15.6pt" o:ole="">
                  <v:imagedata r:id="rId1672" o:title=""/>
                </v:shape>
                <o:OLEObject Type="Embed" ProgID="Equation.DSMT4" ShapeID="_x0000_i64984" DrawAspect="Content" ObjectID="_1689670294" r:id="rId167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nghiệm thuộc khoảng nào sau đây?</w:t>
            </w:r>
          </w:p>
          <w:p w14:paraId="12E8CAEC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98" w:name="c5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0" w:dyaOrig="396" w14:anchorId="1E1BC9E1">
                <v:shape id="_x0000_i64985" type="#_x0000_t75" style="width:27.15pt;height:20.4pt" o:ole="">
                  <v:imagedata r:id="rId1674" o:title=""/>
                </v:shape>
                <o:OLEObject Type="Embed" ProgID="Equation.DSMT4" ShapeID="_x0000_i64985" DrawAspect="Content" ObjectID="_1689670295" r:id="rId167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9" w:name="c59b"/>
            <w:bookmarkEnd w:id="29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96" w:dyaOrig="396" w14:anchorId="2B1C83C6">
                <v:shape id="_x0000_i64986" type="#_x0000_t75" style="width:35.3pt;height:20.4pt" o:ole="">
                  <v:imagedata r:id="rId1676" o:title=""/>
                </v:shape>
                <o:OLEObject Type="Embed" ProgID="Equation.DSMT4" ShapeID="_x0000_i64986" DrawAspect="Content" ObjectID="_1689670296" r:id="rId167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0" w:name="c59c"/>
            <w:bookmarkEnd w:id="29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16" w:dyaOrig="396" w14:anchorId="7FF7FDE5">
                <v:shape id="_x0000_i64987" type="#_x0000_t75" style="width:41.45pt;height:20.4pt" o:ole="">
                  <v:imagedata r:id="rId1678" o:title=""/>
                </v:shape>
                <o:OLEObject Type="Embed" ProgID="Equation.DSMT4" ShapeID="_x0000_i64987" DrawAspect="Content" ObjectID="_1689670297" r:id="rId167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1" w:name="c59d"/>
            <w:bookmarkEnd w:id="30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0" w:dyaOrig="396" w14:anchorId="67D43885">
                <v:shape id="_x0000_i64988" type="#_x0000_t75" style="width:48.25pt;height:20.4pt" o:ole="">
                  <v:imagedata r:id="rId1680" o:title=""/>
                </v:shape>
                <o:OLEObject Type="Embed" ProgID="Equation.DSMT4" ShapeID="_x0000_i64988" DrawAspect="Content" ObjectID="_1689670298" r:id="rId168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1"/>
          <w:p w14:paraId="07BD8BA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DA2C62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897B8A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92CDC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DEC5A1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319E832" w14:textId="77777777" w:rsidTr="00CD71EC">
        <w:tc>
          <w:tcPr>
            <w:tcW w:w="6091" w:type="dxa"/>
            <w:shd w:val="clear" w:color="auto" w:fill="auto"/>
          </w:tcPr>
          <w:p w14:paraId="7A69DAD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302" w:name="c60q"/>
            <w:bookmarkEnd w:id="30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60.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phương trình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1944" w:dyaOrig="324" w14:anchorId="538929BF">
                <v:shape id="_x0000_i64989" type="#_x0000_t75" style="width:96.45pt;height:15.6pt" o:ole="">
                  <v:imagedata r:id="rId1682" o:title=""/>
                </v:shape>
                <o:OLEObject Type="Embed" ProgID="Equation.DSMT4" ShapeID="_x0000_i64989" DrawAspect="Content" ObjectID="_1689670299" r:id="rId168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348" w:dyaOrig="420" w14:anchorId="50135FA6">
                <v:shape id="_x0000_i64990" type="#_x0000_t75" style="width:17pt;height:21.05pt" o:ole="">
                  <v:imagedata r:id="rId1684" o:title=""/>
                </v:shape>
                <o:OLEObject Type="Embed" ProgID="Equation.DSMT4" ShapeID="_x0000_i64990" DrawAspect="Content" ObjectID="_1689670300" r:id="rId168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trong các mệnh đề sau, mệnh đề nào đúng?</w:t>
            </w:r>
          </w:p>
          <w:p w14:paraId="49FE7FC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03" w:name="c6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trình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348" w:dyaOrig="420" w14:anchorId="1249464A">
                <v:shape id="_x0000_i64991" type="#_x0000_t75" style="width:17pt;height:21.05pt" o:ole="">
                  <v:imagedata r:id="rId1684" o:title=""/>
                </v:shape>
                <o:OLEObject Type="Embed" ProgID="Equation.DSMT4" ShapeID="_x0000_i64991" DrawAspect="Content" ObjectID="_1689670301" r:id="rId168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có đúng một nghiệm trong khoảng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684" w:dyaOrig="420" w14:anchorId="201A3656">
                <v:shape id="_x0000_i64992" type="#_x0000_t75" style="width:34.65pt;height:21.05pt" o:ole="">
                  <v:imagedata r:id="rId1687" o:title=""/>
                </v:shape>
                <o:OLEObject Type="Embed" ProgID="Equation.DSMT4" ShapeID="_x0000_i64992" DrawAspect="Content" ObjectID="_1689670302" r:id="rId168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3786BA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304" w:name="c60b"/>
            <w:bookmarkEnd w:id="30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trình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348" w:dyaOrig="420" w14:anchorId="28A35696">
                <v:shape id="_x0000_i64993" type="#_x0000_t75" style="width:17pt;height:21.05pt" o:ole="">
                  <v:imagedata r:id="rId1684" o:title=""/>
                </v:shape>
                <o:OLEObject Type="Embed" ProgID="Equation.DSMT4" ShapeID="_x0000_i64993" DrawAspect="Content" ObjectID="_1689670303" r:id="rId168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có ít nhất hai nghiệm trong khoảng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576" w:dyaOrig="420" w14:anchorId="1D3D8E10">
                <v:shape id="_x0000_i64994" type="#_x0000_t75" style="width:28.55pt;height:21.05pt" o:ole="">
                  <v:imagedata r:id="rId1690" o:title=""/>
                </v:shape>
                <o:OLEObject Type="Embed" ProgID="Equation.DSMT4" ShapeID="_x0000_i64994" DrawAspect="Content" ObjectID="_1689670304" r:id="rId169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C5C8C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05" w:name="c60c"/>
            <w:bookmarkEnd w:id="30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trình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348" w:dyaOrig="420" w14:anchorId="5D7FBFEC">
                <v:shape id="_x0000_i64995" type="#_x0000_t75" style="width:17pt;height:21.05pt" o:ole="">
                  <v:imagedata r:id="rId1684" o:title=""/>
                </v:shape>
                <o:OLEObject Type="Embed" ProgID="Equation.DSMT4" ShapeID="_x0000_i64995" DrawAspect="Content" ObjectID="_1689670305" r:id="rId169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không có nghiệm trong khoảng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720" w:dyaOrig="420" w14:anchorId="08F29ED9">
                <v:shape id="_x0000_i64996" type="#_x0000_t75" style="width:36pt;height:21.05pt" o:ole="">
                  <v:imagedata r:id="rId1693" o:title=""/>
                </v:shape>
                <o:OLEObject Type="Embed" ProgID="Equation.DSMT4" ShapeID="_x0000_i64996" DrawAspect="Content" ObjectID="_1689670306" r:id="rId169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B3F9C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306" w:name="c60d"/>
            <w:bookmarkEnd w:id="30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D.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trình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nl-NL"/>
              </w:rPr>
              <w:object w:dxaOrig="348" w:dyaOrig="420" w14:anchorId="5EC4A3B3">
                <v:shape id="_x0000_i64997" type="#_x0000_t75" style="width:17pt;height:21.05pt" o:ole="">
                  <v:imagedata r:id="rId1684" o:title=""/>
                </v:shape>
                <o:OLEObject Type="Embed" ProgID="Equation.DSMT4" ShapeID="_x0000_i64997" DrawAspect="Content" ObjectID="_1689670307" r:id="rId169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vô nghiệm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6"/>
          <w:p w14:paraId="3E81CA1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431BD4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338059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73C65A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1476A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45DD093" w14:textId="77777777" w:rsidTr="00CD71EC">
        <w:tc>
          <w:tcPr>
            <w:tcW w:w="6091" w:type="dxa"/>
            <w:shd w:val="clear" w:color="auto" w:fill="auto"/>
          </w:tcPr>
          <w:p w14:paraId="23EDB117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307" w:name="c61q"/>
            <w:bookmarkEnd w:id="307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61. </w: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C</w:t>
            </w:r>
            <w:r w:rsidRPr="00C44805">
              <w:rPr>
                <w:rFonts w:ascii="Chu Van An" w:hAnsi="Chu Van An" w:cs="Chu Van An"/>
                <w:szCs w:val="24"/>
              </w:rPr>
              <w:t>ho phương trình</w: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2295" w:dyaOrig="405" w14:anchorId="38C9050F">
                <v:shape id="_x0000_i64998" type="#_x0000_t75" style="width:114.8pt;height:20.4pt" o:ole="">
                  <v:imagedata r:id="rId1696" o:title=""/>
                </v:shape>
                <o:OLEObject Type="Embed" ProgID="Equation.DSMT4" ShapeID="_x0000_i64998" DrawAspect="Content" ObjectID="_1689670308" r:id="rId1697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 xml:space="preserve">. Trong </w:t>
            </w:r>
            <w:r w:rsidRPr="00C44805">
              <w:rPr>
                <w:rFonts w:ascii="Chu Van An" w:hAnsi="Chu Van An" w:cs="Chu Van An"/>
                <w:szCs w:val="24"/>
              </w:rPr>
              <w:t>các mệnh đề sau mệnh đề nào đúng?</w:t>
            </w:r>
          </w:p>
          <w:p w14:paraId="70AF7A8C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308" w:name="c61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Phương trinh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345" w:dyaOrig="405" w14:anchorId="12D3F408">
                <v:shape id="_x0000_i64999" type="#_x0000_t75" style="width:17pt;height:20.4pt" o:ole="">
                  <v:imagedata r:id="rId1698" o:title=""/>
                </v:shape>
                <o:OLEObject Type="Embed" ProgID="Equation.DSMT4" ShapeID="_x0000_i64999" DrawAspect="Content" ObjectID="_1689670309" r:id="rId1699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chỉ có 1 nghiệm nghiệm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675" w:dyaOrig="405" w14:anchorId="684599BD">
                <v:shape id="_x0000_i65000" type="#_x0000_t75" style="width:33.95pt;height:20.4pt" o:ole="">
                  <v:imagedata r:id="rId1700" o:title=""/>
                </v:shape>
                <o:OLEObject Type="Embed" ProgID="Equation.DSMT4" ShapeID="_x0000_i65000" DrawAspect="Content" ObjectID="_1689670310" r:id="rId170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16FD39BC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309" w:name="c61b"/>
            <w:bookmarkEnd w:id="308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Phương trinh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345" w:dyaOrig="405" w14:anchorId="5127E8C3">
                <v:shape id="_x0000_i65001" type="#_x0000_t75" style="width:17pt;height:20.4pt" o:ole="">
                  <v:imagedata r:id="rId1698" o:title=""/>
                </v:shape>
                <o:OLEObject Type="Embed" ProgID="Equation.DSMT4" ShapeID="_x0000_i65001" DrawAspect="Content" ObjectID="_1689670311" r:id="rId1702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không có nghiệm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660" w:dyaOrig="405" w14:anchorId="03195969">
                <v:shape id="_x0000_i65002" type="#_x0000_t75" style="width:33.3pt;height:20.4pt" o:ole="">
                  <v:imagedata r:id="rId1703" o:title=""/>
                </v:shape>
                <o:OLEObject Type="Embed" ProgID="Equation.DSMT4" ShapeID="_x0000_i65002" DrawAspect="Content" ObjectID="_1689670312" r:id="rId1704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0B9C91EE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310" w:name="c61c"/>
            <w:bookmarkEnd w:id="309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Phương trinh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345" w:dyaOrig="405" w14:anchorId="7E87B914">
                <v:shape id="_x0000_i65003" type="#_x0000_t75" style="width:17pt;height:20.4pt" o:ole="">
                  <v:imagedata r:id="rId1698" o:title=""/>
                </v:shape>
                <o:OLEObject Type="Embed" ProgID="Equation.DSMT4" ShapeID="_x0000_i65003" DrawAspect="Content" ObjectID="_1689670313" r:id="rId170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chỉ có ít nhất hai nghiệm nghiệm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85" w:dyaOrig="405" w14:anchorId="37D42D5A">
                <v:shape id="_x0000_i65004" type="#_x0000_t75" style="width:29.2pt;height:20.4pt" o:ole="">
                  <v:imagedata r:id="rId1706" o:title=""/>
                </v:shape>
                <o:OLEObject Type="Embed" ProgID="Equation.DSMT4" ShapeID="_x0000_i65004" DrawAspect="Content" ObjectID="_1689670314" r:id="rId170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10970685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bookmarkStart w:id="311" w:name="c61d"/>
            <w:bookmarkEnd w:id="310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Cs w:val="24"/>
              </w:rPr>
              <w:t xml:space="preserve">Phương trinh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345" w:dyaOrig="405" w14:anchorId="61DCB4A1">
                <v:shape id="_x0000_i65005" type="#_x0000_t75" style="width:17pt;height:20.4pt" o:ole="">
                  <v:imagedata r:id="rId1698" o:title=""/>
                </v:shape>
                <o:OLEObject Type="Embed" ProgID="Equation.DSMT4" ShapeID="_x0000_i65005" DrawAspect="Content" ObjectID="_1689670315" r:id="rId1708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không có nghiệm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720" w:dyaOrig="405" w14:anchorId="6B0A63A5">
                <v:shape id="_x0000_i65006" type="#_x0000_t75" style="width:36pt;height:20.4pt" o:ole="">
                  <v:imagedata r:id="rId1709" o:title=""/>
                </v:shape>
                <o:OLEObject Type="Embed" ProgID="Equation.DSMT4" ShapeID="_x0000_i65006" DrawAspect="Content" ObjectID="_1689670316" r:id="rId1710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311"/>
          <w:p w14:paraId="0CE1D27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E54EBC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AE5765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FF929D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4C7E9B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F9E7D3F" w14:textId="77777777" w:rsidTr="00CD71EC">
        <w:tc>
          <w:tcPr>
            <w:tcW w:w="6091" w:type="dxa"/>
            <w:shd w:val="clear" w:color="auto" w:fill="auto"/>
          </w:tcPr>
          <w:p w14:paraId="6E1748A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312" w:name="c62q"/>
            <w:bookmarkEnd w:id="31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62.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66" w:dyaOrig="311" w14:anchorId="089DA502">
                <v:shape id="_x0000_i65007" type="#_x0000_t75" style="width:93.05pt;height:15.6pt" o:ole="">
                  <v:imagedata r:id="rId1711" o:title=""/>
                </v:shape>
                <o:OLEObject Type="Embed" ProgID="Equation.DSMT4" ShapeID="_x0000_i65007" DrawAspect="Content" ObjectID="_1689670317" r:id="rId171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nghiệm thuộc khoảng nào dưới đây?</w:t>
            </w:r>
          </w:p>
          <w:p w14:paraId="0E4A2F4B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3" w:name="c6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1" w:dyaOrig="403" w14:anchorId="22CFFF24">
                <v:shape id="_x0000_i65008" type="#_x0000_t75" style="width:27.15pt;height:20.4pt" o:ole="">
                  <v:imagedata r:id="rId1713" o:title=""/>
                </v:shape>
                <o:OLEObject Type="Embed" ProgID="Equation.DSMT4" ShapeID="_x0000_i65008" DrawAspect="Content" ObjectID="_1689670318" r:id="rId171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4" w:name="c62b"/>
            <w:bookmarkEnd w:id="31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1" w:dyaOrig="403" w14:anchorId="207BD183">
                <v:shape id="_x0000_i65009" type="#_x0000_t75" style="width:27.15pt;height:20.4pt" o:ole="">
                  <v:imagedata r:id="rId1715" o:title=""/>
                </v:shape>
                <o:OLEObject Type="Embed" ProgID="Equation.DSMT4" ShapeID="_x0000_i65009" DrawAspect="Content" ObjectID="_1689670319" r:id="rId171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5" w:name="c62c"/>
            <w:bookmarkEnd w:id="31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26" w:dyaOrig="403" w14:anchorId="4921425D">
                <v:shape id="_x0000_i65010" type="#_x0000_t75" style="width:36pt;height:20.4pt" o:ole="">
                  <v:imagedata r:id="rId1717" o:title=""/>
                </v:shape>
                <o:OLEObject Type="Embed" ProgID="Equation.DSMT4" ShapeID="_x0000_i65010" DrawAspect="Content" ObjectID="_1689670320" r:id="rId171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6" w:name="c62d"/>
            <w:bookmarkEnd w:id="31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53" w:dyaOrig="403" w14:anchorId="1BFBD755">
                <v:shape id="_x0000_i65011" type="#_x0000_t75" style="width:27.85pt;height:20.4pt" o:ole="">
                  <v:imagedata r:id="rId1719" o:title=""/>
                </v:shape>
                <o:OLEObject Type="Embed" ProgID="Equation.DSMT4" ShapeID="_x0000_i65011" DrawAspect="Content" ObjectID="_1689670321" r:id="rId172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6"/>
          <w:p w14:paraId="4F050BD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0FA313E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E3FBA5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DBAC1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F66A39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96A3E11" w14:textId="77777777" w:rsidTr="00CD71EC">
        <w:tc>
          <w:tcPr>
            <w:tcW w:w="6091" w:type="dxa"/>
            <w:shd w:val="clear" w:color="auto" w:fill="auto"/>
          </w:tcPr>
          <w:p w14:paraId="3E37A5D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7" w:name="c63q"/>
            <w:bookmarkEnd w:id="31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63.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Trong các khẳng định sau, khẳng định nào 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7E2F02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8" w:name="c63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6" w:dyaOrig="312" w14:anchorId="2780A0C9">
                <v:shape id="_x0000_i65012" type="#_x0000_t75" style="width:98.5pt;height:15.6pt" o:ole="">
                  <v:imagedata r:id="rId1721" o:title=""/>
                </v:shape>
                <o:OLEObject Type="Embed" ProgID="Equation.DSMT4" ShapeID="_x0000_i65012" DrawAspect="Content" ObjectID="_1689670322" r:id="rId172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đúng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7" w:dyaOrig="285" w14:anchorId="0CA50EBF">
                <v:shape id="_x0000_i65013" type="#_x0000_t75" style="width:8.85pt;height:14.25pt" o:ole="">
                  <v:imagedata r:id="rId1723" o:title=""/>
                </v:shape>
                <o:OLEObject Type="Embed" ProgID="Equation.DSMT4" ShapeID="_x0000_i65013" DrawAspect="Content" ObjectID="_1689670323" r:id="rId172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nghiệm thuộc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74" w:dyaOrig="408" w14:anchorId="3333730E">
                <v:shape id="_x0000_i65014" type="#_x0000_t75" style="width:38.05pt;height:20.4pt" o:ole="">
                  <v:imagedata r:id="rId1725" o:title=""/>
                </v:shape>
                <o:OLEObject Type="Embed" ProgID="Equation.DSMT4" ShapeID="_x0000_i65014" DrawAspect="Content" ObjectID="_1689670324" r:id="rId1726"/>
              </w:object>
            </w:r>
          </w:p>
          <w:p w14:paraId="5824762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9" w:name="c63b"/>
            <w:bookmarkEnd w:id="31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44" w:dyaOrig="312" w14:anchorId="57D1A65E">
                <v:shape id="_x0000_i65015" type="#_x0000_t75" style="width:81.5pt;height:15.6pt" o:ole="">
                  <v:imagedata r:id="rId1727" o:title=""/>
                </v:shape>
                <o:OLEObject Type="Embed" ProgID="Equation.DSMT4" ShapeID="_x0000_i65015" DrawAspect="Content" ObjectID="_1689670325" r:id="rId172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nghiệm.</w:t>
            </w:r>
          </w:p>
          <w:p w14:paraId="09D518B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0" w:name="c63c"/>
            <w:bookmarkEnd w:id="31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1522" w:dyaOrig="367" w14:anchorId="20E84C87">
                <v:shape id="_x0000_i65016" type="#_x0000_t75" style="width:76.75pt;height:19pt" o:ole="">
                  <v:imagedata r:id="rId1729" o:title=""/>
                </v:shape>
                <o:OLEObject Type="Embed" ProgID="Equation.DSMT4" ShapeID="_x0000_i65016" DrawAspect="Content" ObjectID="_1689670326" r:id="rId173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vô nghiệm.</w:t>
            </w:r>
          </w:p>
          <w:p w14:paraId="4F223C4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1" w:name="c63d"/>
            <w:bookmarkEnd w:id="32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97" w:dyaOrig="312" w14:anchorId="0ACC8B7F">
                <v:shape id="_x0000_i65017" type="#_x0000_t75" style="width:99.85pt;height:15.6pt" o:ole="">
                  <v:imagedata r:id="rId1731" o:title=""/>
                </v:shape>
                <o:OLEObject Type="Embed" ProgID="Equation.DSMT4" ShapeID="_x0000_i65017" DrawAspect="Content" ObjectID="_1689670327" r:id="rId173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ít nhất hai nghiệm trên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66" w:dyaOrig="408" w14:anchorId="6410404E">
                <v:shape id="_x0000_i65018" type="#_x0000_t75" style="width:33.95pt;height:20.4pt" o:ole="">
                  <v:imagedata r:id="rId1733" o:title=""/>
                </v:shape>
                <o:OLEObject Type="Embed" ProgID="Equation.DSMT4" ShapeID="_x0000_i65018" DrawAspect="Content" ObjectID="_1689670328" r:id="rId173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1"/>
          <w:p w14:paraId="6F6F968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6EDD8D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DA45AE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53FABC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6AEC28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4F903E2" w14:textId="77777777" w:rsidTr="00CD71EC">
        <w:tc>
          <w:tcPr>
            <w:tcW w:w="6091" w:type="dxa"/>
            <w:shd w:val="clear" w:color="auto" w:fill="auto"/>
          </w:tcPr>
          <w:p w14:paraId="1BDBD76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22" w:name="c64q"/>
            <w:bookmarkEnd w:id="32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64.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8"/>
                <w:sz w:val="24"/>
                <w:szCs w:val="24"/>
                <w:lang w:val="vi-VN"/>
              </w:rPr>
              <w:object w:dxaOrig="1603" w:dyaOrig="367" w14:anchorId="5E7FE0E0">
                <v:shape id="_x0000_i65019" type="#_x0000_t75" style="width:80.15pt;height:19pt" o:ole="">
                  <v:imagedata r:id="rId1735" o:title=""/>
                </v:shape>
                <o:OLEObject Type="Embed" ProgID="Equation.DSMT4" ShapeID="_x0000_i65019" DrawAspect="Content" ObjectID="_1689670329" r:id="rId173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bao nhiêu nghiệm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BE3AAB0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3" w:name="c64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4" w:dyaOrig="285" w14:anchorId="6AE2EAD5">
                <v:shape id="_x0000_i65020" type="#_x0000_t75" style="width:9.5pt;height:14.25pt" o:ole="">
                  <v:imagedata r:id="rId1737" o:title=""/>
                </v:shape>
                <o:OLEObject Type="Embed" ProgID="Equation.DSMT4" ShapeID="_x0000_i65020" DrawAspect="Content" ObjectID="_1689670330" r:id="rId173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4" w:name="c64b"/>
            <w:bookmarkEnd w:id="32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6" w:dyaOrig="258" w14:anchorId="1E57D814">
                <v:shape id="_x0000_i65021" type="#_x0000_t75" style="width:6.8pt;height:12.9pt" o:ole="">
                  <v:imagedata r:id="rId1739" o:title=""/>
                </v:shape>
                <o:OLEObject Type="Embed" ProgID="Equation.DSMT4" ShapeID="_x0000_i65021" DrawAspect="Content" ObjectID="_1689670331" r:id="rId174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5" w:name="c64c"/>
            <w:bookmarkEnd w:id="32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4" w:dyaOrig="258" w14:anchorId="2B0943EB">
                <v:shape id="_x0000_i65022" type="#_x0000_t75" style="width:9.5pt;height:12.9pt" o:ole="">
                  <v:imagedata r:id="rId1741" o:title=""/>
                </v:shape>
                <o:OLEObject Type="Embed" ProgID="Equation.DSMT4" ShapeID="_x0000_i65022" DrawAspect="Content" ObjectID="_1689670332" r:id="rId174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6" w:name="c64d"/>
            <w:bookmarkEnd w:id="32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7" w:dyaOrig="285" w14:anchorId="1D7F613F">
                <v:shape id="_x0000_i65023" type="#_x0000_t75" style="width:8.85pt;height:14.25pt" o:ole="">
                  <v:imagedata r:id="rId1743" o:title=""/>
                </v:shape>
                <o:OLEObject Type="Embed" ProgID="Equation.DSMT4" ShapeID="_x0000_i65023" DrawAspect="Content" ObjectID="_1689670333" r:id="rId174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6"/>
          <w:p w14:paraId="4818101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E2DCFE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1E8E3F7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26857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AD9EA2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DE7B3CF" w14:textId="77777777" w:rsidTr="00CD71EC">
        <w:tc>
          <w:tcPr>
            <w:tcW w:w="6091" w:type="dxa"/>
            <w:shd w:val="clear" w:color="auto" w:fill="auto"/>
          </w:tcPr>
          <w:p w14:paraId="6016B88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27" w:name="c65q"/>
            <w:bookmarkEnd w:id="32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65.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600" w:dyaOrig="408" w14:anchorId="3AC25D51">
                <v:shape id="_x0000_i65024" type="#_x0000_t75" style="width:29.9pt;height:20.4pt" o:ole="">
                  <v:imagedata r:id="rId1745" o:title=""/>
                </v:shape>
                <o:OLEObject Type="Embed" ProgID="Equation.DSMT4" ShapeID="_x0000_i65024" DrawAspect="Content" ObjectID="_1689670334" r:id="rId174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liên tục trên đoạn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660" w:dyaOrig="408" w14:anchorId="4D82C571">
                <v:shape id="_x0000_i65025" type="#_x0000_t75" style="width:33.3pt;height:20.4pt" o:ole="">
                  <v:imagedata r:id="rId1747" o:title=""/>
                </v:shape>
                <o:OLEObject Type="Embed" ProgID="Equation.DSMT4" ShapeID="_x0000_i65025" DrawAspect="Content" ObjectID="_1689670335" r:id="rId174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1188" w:dyaOrig="408" w14:anchorId="2CDD51CD">
                <v:shape id="_x0000_i65026" type="#_x0000_t75" style="width:59.1pt;height:20.4pt" o:ole="">
                  <v:imagedata r:id="rId1749" o:title=""/>
                </v:shape>
                <o:OLEObject Type="Embed" ProgID="Equation.DSMT4" ShapeID="_x0000_i65026" DrawAspect="Content" ObjectID="_1689670336" r:id="rId175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1068" w:dyaOrig="408" w14:anchorId="4197DF78">
                <v:shape id="_x0000_i65027" type="#_x0000_t75" style="width:53pt;height:20.4pt" o:ole="">
                  <v:imagedata r:id="rId1751" o:title=""/>
                </v:shape>
                <o:OLEObject Type="Embed" ProgID="Equation.DSMT4" ShapeID="_x0000_i65027" DrawAspect="Content" ObjectID="_1689670337" r:id="rId17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Hỏi 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1068" w:dyaOrig="408" w14:anchorId="7A64C8B2">
                <v:shape id="_x0000_i65028" type="#_x0000_t75" style="width:53pt;height:20.4pt" o:ole="">
                  <v:imagedata r:id="rId1753" o:title=""/>
                </v:shape>
                <o:OLEObject Type="Embed" ProgID="Equation.DSMT4" ShapeID="_x0000_i65028" DrawAspect="Content" ObjectID="_1689670338" r:id="rId175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bao nhiêu nghiệm trên đoạn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/>
              </w:rPr>
              <w:object w:dxaOrig="660" w:dyaOrig="408" w14:anchorId="07744729">
                <v:shape id="_x0000_i65029" type="#_x0000_t75" style="width:33.3pt;height:20.4pt" o:ole="">
                  <v:imagedata r:id="rId1747" o:title=""/>
                </v:shape>
                <o:OLEObject Type="Embed" ProgID="Equation.DSMT4" ShapeID="_x0000_i65029" DrawAspect="Content" ObjectID="_1689670339" r:id="rId17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2B24BE4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28" w:name="c6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Có ít nhất một nghiệm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29" w:name="c65b"/>
            <w:bookmarkEnd w:id="32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Có ít nhất hai nghiệm</w:t>
            </w:r>
            <w:r w:rsidRPr="00C44805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6D1647C9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30" w:name="c65c"/>
            <w:bookmarkEnd w:id="32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Có ít nhất ba nghiệm.</w:t>
            </w:r>
            <w:bookmarkStart w:id="331" w:name="c65d"/>
            <w:bookmarkEnd w:id="33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Vô nghiệm.</w:t>
            </w:r>
          </w:p>
          <w:bookmarkEnd w:id="331"/>
          <w:p w14:paraId="0ACCE1A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0FAAD3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5BD340F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270097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F28DE5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B9FD412" w14:textId="77777777" w:rsidTr="00CD71EC">
        <w:tc>
          <w:tcPr>
            <w:tcW w:w="6091" w:type="dxa"/>
            <w:shd w:val="clear" w:color="auto" w:fill="auto"/>
          </w:tcPr>
          <w:p w14:paraId="4CE9E91C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Câu </w:t>
            </w:r>
            <w:bookmarkStart w:id="332" w:name="c66q"/>
            <w:bookmarkEnd w:id="33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66. </w: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941" w:dyaOrig="321" w14:anchorId="12DA91FD">
                <v:shape id="_x0000_i65030" type="#_x0000_t75" style="width:97.8pt;height:15.6pt" o:ole="">
                  <v:imagedata r:id="rId1756" o:title=""/>
                </v:shape>
                <o:OLEObject Type="Embed" ProgID="Equation.DSMT4" ShapeID="_x0000_i65030" DrawAspect="Content" ObjectID="_1689670340" r:id="rId1757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 xml:space="preserve"> có bao nhiêu nghiệm dương?</w:t>
            </w:r>
          </w:p>
          <w:p w14:paraId="44A0BA01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333" w:name="c66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0" w:dyaOrig="270" w14:anchorId="661F632F">
                <v:shape id="_x0000_i65031" type="#_x0000_t75" style="width:8.85pt;height:13.6pt" o:ole="">
                  <v:imagedata r:id="rId1758" o:title=""/>
                </v:shape>
                <o:OLEObject Type="Embed" ProgID="Equation.DSMT4" ShapeID="_x0000_i65031" DrawAspect="Content" ObjectID="_1689670341" r:id="rId1759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34" w:name="c66b"/>
            <w:bookmarkEnd w:id="33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206" w:dyaOrig="257" w14:anchorId="5D2CFED4">
                <v:shape id="_x0000_i65032" type="#_x0000_t75" style="width:9.5pt;height:12.9pt" o:ole="">
                  <v:imagedata r:id="rId1760" o:title=""/>
                </v:shape>
                <o:OLEObject Type="Embed" ProgID="Equation.DSMT4" ShapeID="_x0000_i65032" DrawAspect="Content" ObjectID="_1689670342" r:id="rId1761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35" w:name="c66c"/>
            <w:bookmarkEnd w:id="33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180" w:dyaOrig="270" w14:anchorId="2238F56A">
                <v:shape id="_x0000_i65033" type="#_x0000_t75" style="width:8.85pt;height:13.6pt" o:ole="">
                  <v:imagedata r:id="rId1762" o:title=""/>
                </v:shape>
                <o:OLEObject Type="Embed" ProgID="Equation.DSMT4" ShapeID="_x0000_i65033" DrawAspect="Content" ObjectID="_1689670343" r:id="rId1763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36" w:name="c66d"/>
            <w:bookmarkEnd w:id="33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4"/>
                <w:szCs w:val="24"/>
              </w:rPr>
              <w:object w:dxaOrig="206" w:dyaOrig="257" w14:anchorId="7E2BBAA5">
                <v:shape id="_x0000_i65034" type="#_x0000_t75" style="width:9.5pt;height:12.9pt" o:ole="">
                  <v:imagedata r:id="rId1764" o:title=""/>
                </v:shape>
                <o:OLEObject Type="Embed" ProgID="Equation.DSMT4" ShapeID="_x0000_i65034" DrawAspect="Content" ObjectID="_1689670344" r:id="rId1765"/>
              </w:object>
            </w:r>
            <w:r w:rsidRPr="00C44805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36"/>
          <w:p w14:paraId="650C823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BED621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4CD9A0F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401FB6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B17658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09D7F115" w14:textId="77777777" w:rsidTr="00CD71EC">
        <w:tc>
          <w:tcPr>
            <w:tcW w:w="6091" w:type="dxa"/>
            <w:shd w:val="clear" w:color="auto" w:fill="auto"/>
          </w:tcPr>
          <w:p w14:paraId="3D97AE8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Câu </w:t>
            </w:r>
            <w:bookmarkStart w:id="337" w:name="c67q"/>
            <w:bookmarkEnd w:id="33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67.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Phương trình nào dưới đây có nghiệm trong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540" w:dyaOrig="408" w14:anchorId="6EA455A8">
                <v:shape id="_x0000_i65035" type="#_x0000_t75" style="width:27.15pt;height:20.4pt" o:ole="">
                  <v:imagedata r:id="rId1766" o:title=""/>
                </v:shape>
                <o:OLEObject Type="Embed" ProgID="Equation.DSMT4" ShapeID="_x0000_i65035" DrawAspect="Content" ObjectID="_1689670345" r:id="rId176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F0E36FE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</w:pPr>
            <w:bookmarkStart w:id="338" w:name="c6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7030A0"/>
                <w:position w:val="-6"/>
                <w:sz w:val="24"/>
                <w:szCs w:val="24"/>
              </w:rPr>
              <w:object w:dxaOrig="1668" w:dyaOrig="312" w14:anchorId="317708D7">
                <v:shape id="_x0000_i65036" type="#_x0000_t75" style="width:84.25pt;height:15.6pt" o:ole="">
                  <v:imagedata r:id="rId1768" o:title=""/>
                </v:shape>
                <o:OLEObject Type="Embed" ProgID="Equation.DSMT4" ShapeID="_x0000_i65036" DrawAspect="Content" ObjectID="_1689670346" r:id="rId1769"/>
              </w:object>
            </w:r>
            <w:r w:rsidRPr="00C44805">
              <w:rPr>
                <w:rFonts w:ascii="Chu Van An" w:hAnsi="Chu Van An" w:cs="Chu Van An"/>
                <w:color w:val="7030A0"/>
                <w:sz w:val="24"/>
                <w:szCs w:val="24"/>
                <w:lang w:val="sv-SE"/>
              </w:rPr>
              <w:t>.</w:t>
            </w:r>
            <w:bookmarkStart w:id="339" w:name="c67b"/>
            <w:bookmarkEnd w:id="338"/>
            <w:r w:rsidRPr="00C44805"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7030A0"/>
                <w:position w:val="-6"/>
                <w:sz w:val="24"/>
                <w:szCs w:val="24"/>
              </w:rPr>
              <w:object w:dxaOrig="1788" w:dyaOrig="312" w14:anchorId="3E9AEEDB">
                <v:shape id="_x0000_i65037" type="#_x0000_t75" style="width:89pt;height:15.6pt" o:ole="">
                  <v:imagedata r:id="rId1770" o:title=""/>
                </v:shape>
                <o:OLEObject Type="Embed" ProgID="Equation.DSMT4" ShapeID="_x0000_i65037" DrawAspect="Content" ObjectID="_1689670347" r:id="rId1771"/>
              </w:object>
            </w:r>
            <w:r w:rsidRPr="00C44805">
              <w:rPr>
                <w:rFonts w:ascii="Chu Van An" w:hAnsi="Chu Van An" w:cs="Chu Van An"/>
                <w:kern w:val="36"/>
                <w:sz w:val="24"/>
                <w:szCs w:val="24"/>
                <w:lang w:val="sv-SE"/>
              </w:rPr>
              <w:t>.</w:t>
            </w:r>
          </w:p>
          <w:p w14:paraId="5F60ADF3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340" w:name="c67c"/>
            <w:bookmarkEnd w:id="339"/>
            <w:r w:rsidRPr="00C44805"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kern w:val="36"/>
                <w:sz w:val="24"/>
                <w:szCs w:val="24"/>
                <w:lang w:val="sv-SE"/>
              </w:rPr>
              <w:t xml:space="preserve"> </w:t>
            </w:r>
            <w:r w:rsidRPr="00C44805">
              <w:rPr>
                <w:rFonts w:ascii="Chu Van An" w:hAnsi="Chu Van An" w:cs="Chu Van An"/>
                <w:color w:val="7030A0"/>
                <w:position w:val="-6"/>
                <w:sz w:val="24"/>
                <w:szCs w:val="24"/>
              </w:rPr>
              <w:object w:dxaOrig="1572" w:dyaOrig="312" w14:anchorId="58CA1DBA">
                <v:shape id="_x0000_i65038" type="#_x0000_t75" style="width:78.8pt;height:15.6pt" o:ole="">
                  <v:imagedata r:id="rId1772" o:title=""/>
                </v:shape>
                <o:OLEObject Type="Embed" ProgID="Equation.DSMT4" ShapeID="_x0000_i65038" DrawAspect="Content" ObjectID="_1689670348" r:id="rId1773"/>
              </w:object>
            </w:r>
            <w:r w:rsidRPr="00C44805">
              <w:rPr>
                <w:rFonts w:ascii="Chu Van An" w:hAnsi="Chu Van An" w:cs="Chu Van An"/>
                <w:color w:val="7030A0"/>
                <w:kern w:val="36"/>
                <w:sz w:val="24"/>
                <w:szCs w:val="24"/>
                <w:lang w:val="sv-SE"/>
              </w:rPr>
              <w:t>.</w:t>
            </w:r>
            <w:bookmarkStart w:id="341" w:name="c67d"/>
            <w:bookmarkEnd w:id="34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7030A0"/>
                <w:position w:val="-14"/>
                <w:sz w:val="24"/>
                <w:szCs w:val="24"/>
              </w:rPr>
              <w:object w:dxaOrig="1908" w:dyaOrig="432" w14:anchorId="5CE33E10">
                <v:shape id="_x0000_i65039" type="#_x0000_t75" style="width:95.1pt;height:21.75pt" o:ole="">
                  <v:imagedata r:id="rId1774" o:title=""/>
                </v:shape>
                <o:OLEObject Type="Embed" ProgID="Equation.DSMT4" ShapeID="_x0000_i65039" DrawAspect="Content" ObjectID="_1689670349" r:id="rId1775"/>
              </w:object>
            </w:r>
            <w:r w:rsidRPr="00C44805">
              <w:rPr>
                <w:rFonts w:ascii="Chu Van An" w:hAnsi="Chu Van An" w:cs="Chu Van An"/>
                <w:color w:val="7030A0"/>
                <w:sz w:val="24"/>
                <w:szCs w:val="24"/>
                <w:lang w:val="sv-SE"/>
              </w:rPr>
              <w:t>.</w:t>
            </w:r>
          </w:p>
          <w:bookmarkEnd w:id="341"/>
          <w:p w14:paraId="1AFE30E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4A6B76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AD7C29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24FF2B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01F3F9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53332FED" w14:textId="77777777" w:rsidTr="00CD71EC">
        <w:tc>
          <w:tcPr>
            <w:tcW w:w="6091" w:type="dxa"/>
            <w:shd w:val="clear" w:color="auto" w:fill="auto"/>
          </w:tcPr>
          <w:p w14:paraId="3C4868F4" w14:textId="77777777" w:rsidR="00CD71EC" w:rsidRPr="00C44805" w:rsidRDefault="00CD71EC" w:rsidP="004339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Câu </w:t>
            </w:r>
            <w:bookmarkStart w:id="342" w:name="c68q"/>
            <w:bookmarkEnd w:id="342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68. </w:t>
            </w:r>
            <w:r w:rsidRPr="00C44805">
              <w:rPr>
                <w:rFonts w:ascii="Chu Van An" w:hAnsi="Chu Van An" w:cs="Chu Van An"/>
                <w:szCs w:val="24"/>
              </w:rPr>
              <w:t xml:space="preserve">Cho hàm số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64" w:dyaOrig="399" w14:anchorId="14D0CF52">
                <v:shape id="_x0000_i65040" type="#_x0000_t75" style="width:48.9pt;height:20.4pt" o:ole="">
                  <v:imagedata r:id="rId1776" o:title=""/>
                </v:shape>
                <o:OLEObject Type="Embed" ProgID="Equation.DSMT4" ShapeID="_x0000_i65040" DrawAspect="Content" ObjectID="_1689670350" r:id="rId1777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liên tục trên đoạn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66" w:dyaOrig="399" w14:anchorId="29AE38A9">
                <v:shape id="_x0000_i65041" type="#_x0000_t75" style="width:28.55pt;height:20.4pt" o:ole="">
                  <v:imagedata r:id="rId1778" o:title=""/>
                </v:shape>
                <o:OLEObject Type="Embed" ProgID="Equation.DSMT4" ShapeID="_x0000_i65041" DrawAspect="Content" ObjectID="_1689670351" r:id="rId1779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và thỏa mãn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39" w:dyaOrig="399" w14:anchorId="1BC063E5">
                <v:shape id="_x0000_i65042" type="#_x0000_t75" style="width:47.55pt;height:20.4pt" o:ole="">
                  <v:imagedata r:id="rId1780" o:title=""/>
                </v:shape>
                <o:OLEObject Type="Embed" ProgID="Equation.DSMT4" ShapeID="_x0000_i65042" DrawAspect="Content" ObjectID="_1689670352" r:id="rId1781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39" w:dyaOrig="399" w14:anchorId="3EC4FA05">
                <v:shape id="_x0000_i65043" type="#_x0000_t75" style="width:47.55pt;height:20.4pt" o:ole="">
                  <v:imagedata r:id="rId1782" o:title=""/>
                </v:shape>
                <o:OLEObject Type="Embed" ProgID="Equation.DSMT4" ShapeID="_x0000_i65043" DrawAspect="Content" ObjectID="_1689670353" r:id="rId1783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 với </w:t>
            </w:r>
            <w:r w:rsidRPr="00C44805">
              <w:rPr>
                <w:rFonts w:ascii="Chu Van An" w:hAnsi="Chu Van An" w:cs="Chu Van An"/>
                <w:position w:val="-10"/>
                <w:szCs w:val="24"/>
              </w:rPr>
              <w:object w:dxaOrig="810" w:dyaOrig="321" w14:anchorId="25B863A4">
                <v:shape id="_x0000_i65044" type="#_x0000_t75" style="width:40.75pt;height:15.6pt" o:ole="">
                  <v:imagedata r:id="rId1784" o:title=""/>
                </v:shape>
                <o:OLEObject Type="Embed" ProgID="Equation.DSMT4" ShapeID="_x0000_i65044" DrawAspect="Content" ObjectID="_1689670354" r:id="rId1785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, </w:t>
            </w:r>
            <w:r w:rsidRPr="00C44805">
              <w:rPr>
                <w:rFonts w:ascii="Chu Van An" w:hAnsi="Chu Van An" w:cs="Chu Van An"/>
                <w:position w:val="-6"/>
                <w:szCs w:val="24"/>
              </w:rPr>
              <w:object w:dxaOrig="566" w:dyaOrig="270" w14:anchorId="2DD34B8B">
                <v:shape id="_x0000_i65045" type="#_x0000_t75" style="width:28.55pt;height:13.6pt" o:ole="">
                  <v:imagedata r:id="rId1786" o:title=""/>
                </v:shape>
                <o:OLEObject Type="Embed" ProgID="Equation.DSMT4" ShapeID="_x0000_i65045" DrawAspect="Content" ObjectID="_1689670355" r:id="rId1787"/>
              </w:object>
            </w:r>
            <w:r w:rsidRPr="00C44805">
              <w:rPr>
                <w:rFonts w:ascii="Chu Van An" w:hAnsi="Chu Van An" w:cs="Chu Van An"/>
                <w:szCs w:val="24"/>
              </w:rPr>
              <w:t xml:space="preserve">. Khi đó phương trình nào sau đây có nghiệm trên khoảng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579" w:dyaOrig="399" w14:anchorId="1E05D97B">
                <v:shape id="_x0000_i65046" type="#_x0000_t75" style="width:29.2pt;height:20.4pt" o:ole="">
                  <v:imagedata r:id="rId1788" o:title=""/>
                </v:shape>
                <o:OLEObject Type="Embed" ProgID="Equation.DSMT4" ShapeID="_x0000_i65046" DrawAspect="Content" ObjectID="_1689670356" r:id="rId1789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40EF2691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43" w:name="c68a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39" w:dyaOrig="399" w14:anchorId="6175102F">
                <v:shape id="_x0000_i65047" type="#_x0000_t75" style="width:47.55pt;height:20.4pt" o:ole="">
                  <v:imagedata r:id="rId1790" o:title=""/>
                </v:shape>
                <o:OLEObject Type="Embed" ProgID="Equation.DSMT4" ShapeID="_x0000_i65047" DrawAspect="Content" ObjectID="_1689670357" r:id="rId1791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344" w:name="c68b"/>
            <w:bookmarkEnd w:id="343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39" w:dyaOrig="399" w14:anchorId="62FAC65F">
                <v:shape id="_x0000_i65048" type="#_x0000_t75" style="width:47.55pt;height:20.4pt" o:ole="">
                  <v:imagedata r:id="rId1792" o:title=""/>
                </v:shape>
                <o:OLEObject Type="Embed" ProgID="Equation.DSMT4" ShapeID="_x0000_i65048" DrawAspect="Content" ObjectID="_1689670358" r:id="rId1793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p w14:paraId="31A75EEB" w14:textId="77777777" w:rsidR="00CD71EC" w:rsidRPr="00C44805" w:rsidRDefault="00CD71EC" w:rsidP="004339D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45" w:name="c68c"/>
            <w:bookmarkEnd w:id="344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1080" w:dyaOrig="399" w14:anchorId="4999088C">
                <v:shape id="_x0000_i65049" type="#_x0000_t75" style="width:55pt;height:20.4pt" o:ole="">
                  <v:imagedata r:id="rId1794" o:title=""/>
                </v:shape>
                <o:OLEObject Type="Embed" ProgID="Equation.DSMT4" ShapeID="_x0000_i65049" DrawAspect="Content" ObjectID="_1689670359" r:id="rId1795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  <w:bookmarkStart w:id="346" w:name="c68d"/>
            <w:bookmarkEnd w:id="345"/>
            <w:r w:rsidRPr="00C44805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14"/>
                <w:szCs w:val="24"/>
              </w:rPr>
              <w:object w:dxaOrig="939" w:dyaOrig="399" w14:anchorId="0EE9BB21">
                <v:shape id="_x0000_i65050" type="#_x0000_t75" style="width:47.55pt;height:20.4pt" o:ole="">
                  <v:imagedata r:id="rId1796" o:title=""/>
                </v:shape>
                <o:OLEObject Type="Embed" ProgID="Equation.DSMT4" ShapeID="_x0000_i65050" DrawAspect="Content" ObjectID="_1689670360" r:id="rId1797"/>
              </w:object>
            </w:r>
            <w:r w:rsidRPr="00C44805">
              <w:rPr>
                <w:rFonts w:ascii="Chu Van An" w:hAnsi="Chu Van An" w:cs="Chu Van An"/>
                <w:szCs w:val="24"/>
              </w:rPr>
              <w:t>.</w:t>
            </w:r>
          </w:p>
          <w:bookmarkEnd w:id="346"/>
          <w:p w14:paraId="7CF139D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D447FC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7E63E8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6F956A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67CF79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72A1F6A5" w14:textId="77777777" w:rsidTr="00CD71EC">
        <w:tc>
          <w:tcPr>
            <w:tcW w:w="6091" w:type="dxa"/>
            <w:shd w:val="clear" w:color="auto" w:fill="auto"/>
          </w:tcPr>
          <w:p w14:paraId="6DC2694B" w14:textId="77777777" w:rsidR="00CD71EC" w:rsidRPr="00C44805" w:rsidRDefault="00CD71EC" w:rsidP="004339D5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47" w:name="c69q"/>
            <w:bookmarkEnd w:id="34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69.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Xét phương trình sau trên tập số thực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val="vi-VN" w:eastAsia="vi-VN"/>
              </w:rPr>
              <w:object w:dxaOrig="1574" w:dyaOrig="405" w14:anchorId="37BC936A">
                <v:shape id="_x0000_i65051" type="#_x0000_t75" style="width:78.8pt;height:20.4pt" o:ole="">
                  <v:imagedata r:id="rId914" o:title=""/>
                </v:shape>
                <o:OLEObject Type="Embed" ProgID="Equation.DSMT4" ShapeID="_x0000_i65051" DrawAspect="Content" ObjectID="_1689670361" r:id="rId179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 Chọn khẳng định đúng trong các khẳng định dưới đây.</w:t>
            </w:r>
          </w:p>
          <w:p w14:paraId="564E460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8" w:name="c6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5" w:dyaOrig="405" w14:anchorId="58702CB6">
                <v:shape id="_x0000_i65052" type="#_x0000_t75" style="width:17pt;height:20.4pt" o:ole="">
                  <v:imagedata r:id="rId924" o:title=""/>
                </v:shape>
                <o:OLEObject Type="Embed" ProgID="Equation.DSMT4" ShapeID="_x0000_i65052" DrawAspect="Content" ObjectID="_1689670362" r:id="rId179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vô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62702ED6">
                <v:shape id="_x0000_i65053" type="#_x0000_t75" style="width:27.85pt;height:14.25pt" o:ole="">
                  <v:imagedata r:id="rId926" o:title=""/>
                </v:shape>
                <o:OLEObject Type="Embed" ProgID="Equation.DSMT4" ShapeID="_x0000_i65053" DrawAspect="Content" ObjectID="_1689670363" r:id="rId180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3E2387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49" w:name="c69b"/>
            <w:bookmarkEnd w:id="34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5" w:dyaOrig="405" w14:anchorId="04C1B717">
                <v:shape id="_x0000_i65054" type="#_x0000_t75" style="width:17pt;height:20.4pt" o:ole="">
                  <v:imagedata r:id="rId928" o:title=""/>
                </v:shape>
                <o:OLEObject Type="Embed" ProgID="Equation.DSMT4" ShapeID="_x0000_i65054" DrawAspect="Content" ObjectID="_1689670364" r:id="rId180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có nghiệm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285" w14:anchorId="16999DB0">
                <v:shape id="_x0000_i65055" type="#_x0000_t75" style="width:38.7pt;height:14.25pt" o:ole="">
                  <v:imagedata r:id="rId930" o:title=""/>
                </v:shape>
                <o:OLEObject Type="Embed" ProgID="Equation.DSMT4" ShapeID="_x0000_i65055" DrawAspect="Content" ObjectID="_1689670365" r:id="rId180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9CFB9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0" w:name="c69c"/>
            <w:bookmarkEnd w:id="34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5" w:dyaOrig="405" w14:anchorId="1E43227C">
                <v:shape id="_x0000_i65056" type="#_x0000_t75" style="width:17pt;height:20.4pt" o:ole="">
                  <v:imagedata r:id="rId916" o:title=""/>
                </v:shape>
                <o:OLEObject Type="Embed" ProgID="Equation.DSMT4" ShapeID="_x0000_i65056" DrawAspect="Content" ObjectID="_1689670366" r:id="rId180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chỉ có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108EB5B5">
                <v:shape id="_x0000_i65057" type="#_x0000_t75" style="width:27.85pt;height:14.25pt" o:ole="">
                  <v:imagedata r:id="rId918" o:title=""/>
                </v:shape>
                <o:OLEObject Type="Embed" ProgID="Equation.DSMT4" ShapeID="_x0000_i65057" DrawAspect="Content" ObjectID="_1689670367" r:id="rId180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6D42FF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51" w:name="c69d"/>
            <w:bookmarkEnd w:id="35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5" w:dyaOrig="405" w14:anchorId="4DDD9F3E">
                <v:shape id="_x0000_i65058" type="#_x0000_t75" style="width:17pt;height:20.4pt" o:ole="">
                  <v:imagedata r:id="rId920" o:title=""/>
                </v:shape>
                <o:OLEObject Type="Embed" ProgID="Equation.DSMT4" ShapeID="_x0000_i65058" DrawAspect="Content" ObjectID="_1689670368" r:id="rId180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chỉ có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4A32FA18">
                <v:shape id="_x0000_i65059" type="#_x0000_t75" style="width:27.85pt;height:14.25pt" o:ole="">
                  <v:imagedata r:id="rId922" o:title=""/>
                </v:shape>
                <o:OLEObject Type="Embed" ProgID="Equation.DSMT4" ShapeID="_x0000_i65059" DrawAspect="Content" ObjectID="_1689670369" r:id="rId180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51"/>
          <w:p w14:paraId="1FB01AB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1FE7FE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B7E9AE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30ABBF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DDA815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219EAC36" w14:textId="77777777" w:rsidTr="00CD71EC">
        <w:tc>
          <w:tcPr>
            <w:tcW w:w="6091" w:type="dxa"/>
            <w:shd w:val="clear" w:color="auto" w:fill="auto"/>
          </w:tcPr>
          <w:p w14:paraId="4A800FC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Câu </w:t>
            </w:r>
            <w:bookmarkStart w:id="352" w:name="c70q"/>
            <w:bookmarkEnd w:id="35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70. </w: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Cho các số thực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20B14C21">
                <v:shape id="_x0000_i65060" type="#_x0000_t75" style="width:9.5pt;height:11.55pt" o:ole="">
                  <v:imagedata r:id="rId998" o:title=""/>
                </v:shape>
                <o:OLEObject Type="Embed" ProgID="Equation.DSMT4" ShapeID="_x0000_i65060" DrawAspect="Content" ObjectID="_1689670370" r:id="rId1807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,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4CC2468F">
                <v:shape id="_x0000_i65061" type="#_x0000_t75" style="width:9.5pt;height:14.25pt" o:ole="">
                  <v:imagedata r:id="rId1000" o:title=""/>
                </v:shape>
                <o:OLEObject Type="Embed" ProgID="Equation.DSMT4" ShapeID="_x0000_i65061" DrawAspect="Content" ObjectID="_1689670371" r:id="rId1808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,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80" w:dyaOrig="225" w14:anchorId="5419BB1B">
                <v:shape id="_x0000_i65062" type="#_x0000_t75" style="width:8.85pt;height:11.55pt" o:ole="">
                  <v:imagedata r:id="rId1002" o:title=""/>
                </v:shape>
                <o:OLEObject Type="Embed" ProgID="Equation.DSMT4" ShapeID="_x0000_i65062" DrawAspect="Content" ObjectID="_1689670372" r:id="rId1809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 thỏa mãn </w:t>
            </w:r>
            <w:r w:rsidRPr="00C44805">
              <w:rPr>
                <w:rFonts w:ascii="Chu Van An" w:hAnsi="Chu Van An" w:cs="Chu Van An"/>
                <w:color w:val="000000"/>
                <w:position w:val="-30"/>
                <w:sz w:val="24"/>
                <w:szCs w:val="24"/>
              </w:rPr>
              <w:object w:dxaOrig="1620" w:dyaOrig="720" w14:anchorId="7A2BEEDF">
                <v:shape id="_x0000_i65063" type="#_x0000_t75" style="width:80.85pt;height:36pt" o:ole="">
                  <v:imagedata r:id="rId1004" o:title=""/>
                </v:shape>
                <o:OLEObject Type="Embed" ProgID="Equation.DSMT4" ShapeID="_x0000_i65063" DrawAspect="Content" ObjectID="_1689670373" r:id="rId1810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. Tìm số giao điểm của đồ thị hàm số </w:t>
            </w:r>
            <w:r w:rsidRPr="00C44805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1980" w:dyaOrig="360" w14:anchorId="0277C8B7">
                <v:shape id="_x0000_i65064" type="#_x0000_t75" style="width:99.15pt;height:19pt" o:ole="">
                  <v:imagedata r:id="rId1006" o:title=""/>
                </v:shape>
                <o:OLEObject Type="Embed" ProgID="Equation.DSMT4" ShapeID="_x0000_i65064" DrawAspect="Content" ObjectID="_1689670374" r:id="rId1811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 xml:space="preserve"> và trục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360" w:dyaOrig="285" w14:anchorId="485BD6F1">
                <v:shape id="_x0000_i65065" type="#_x0000_t75" style="width:19pt;height:14.25pt" o:ole="">
                  <v:imagedata r:id="rId1008" o:title=""/>
                </v:shape>
                <o:OLEObject Type="Embed" ProgID="Equation.DSMT4" ShapeID="_x0000_i65065" DrawAspect="Content" ObjectID="_1689670375" r:id="rId1812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</w:p>
          <w:p w14:paraId="2DE923AD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353" w:name="c7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35" w:dyaOrig="255" w14:anchorId="0651B9D1">
                <v:shape id="_x0000_i65066" type="#_x0000_t75" style="width:6.8pt;height:12.9pt" o:ole="">
                  <v:imagedata r:id="rId1012" o:title=""/>
                </v:shape>
                <o:OLEObject Type="Embed" ProgID="Equation.DSMT4" ShapeID="_x0000_i65066" DrawAspect="Content" ObjectID="_1689670376" r:id="rId1813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bookmarkStart w:id="354" w:name="c70b"/>
            <w:bookmarkEnd w:id="35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95" w:dyaOrig="255" w14:anchorId="08523E60">
                <v:shape id="_x0000_i65067" type="#_x0000_t75" style="width:9.5pt;height:12.9pt" o:ole="">
                  <v:imagedata r:id="rId1014" o:title=""/>
                </v:shape>
                <o:OLEObject Type="Embed" ProgID="Equation.DSMT4" ShapeID="_x0000_i65067" DrawAspect="Content" ObjectID="_1689670377" r:id="rId1814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bookmarkStart w:id="355" w:name="c70c"/>
            <w:bookmarkEnd w:id="35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80" w:dyaOrig="285" w14:anchorId="562FAC3C">
                <v:shape id="_x0000_i65068" type="#_x0000_t75" style="width:8.85pt;height:14.25pt" o:ole="">
                  <v:imagedata r:id="rId1016" o:title=""/>
                </v:shape>
                <o:OLEObject Type="Embed" ProgID="Equation.DSMT4" ShapeID="_x0000_i65068" DrawAspect="Content" ObjectID="_1689670378" r:id="rId1815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  <w:bookmarkStart w:id="356" w:name="c70d"/>
            <w:bookmarkEnd w:id="35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7DEF5EF2">
                <v:shape id="_x0000_i65069" type="#_x0000_t75" style="width:9.5pt;height:14.25pt" o:ole="">
                  <v:imagedata r:id="rId1010" o:title=""/>
                </v:shape>
                <o:OLEObject Type="Embed" ProgID="Equation.DSMT4" ShapeID="_x0000_i65069" DrawAspect="Content" ObjectID="_1689670379" r:id="rId1816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sv-SE"/>
              </w:rPr>
              <w:t>.</w:t>
            </w:r>
          </w:p>
          <w:bookmarkEnd w:id="356"/>
          <w:p w14:paraId="640A5F0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CECEF8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8ACFEC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FB70D1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7EA57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7EFC08D" w14:textId="77777777" w:rsidTr="00CD71EC">
        <w:tc>
          <w:tcPr>
            <w:tcW w:w="6091" w:type="dxa"/>
            <w:shd w:val="clear" w:color="auto" w:fill="auto"/>
          </w:tcPr>
          <w:p w14:paraId="5F414F55" w14:textId="77777777" w:rsidR="00CD71EC" w:rsidRPr="00C44805" w:rsidRDefault="00CD71EC" w:rsidP="004339D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C44805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57" w:name="c71q"/>
            <w:bookmarkEnd w:id="357"/>
            <w:r w:rsidRPr="00C44805">
              <w:rPr>
                <w:rFonts w:ascii="Chu Van An" w:hAnsi="Chu Van An" w:cs="Chu Van An"/>
                <w:b/>
                <w:color w:val="0000FF"/>
              </w:rPr>
              <w:t xml:space="preserve">71. </w:t>
            </w:r>
            <w:r w:rsidRPr="00C44805">
              <w:rPr>
                <w:rFonts w:ascii="Chu Van An" w:hAnsi="Chu Van An" w:cs="Chu Van An"/>
                <w:color w:val="0D0D0D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24"/>
              </w:rPr>
              <w:object w:dxaOrig="3822" w:dyaOrig="619" w14:anchorId="631A725B">
                <v:shape id="_x0000_i65070" type="#_x0000_t75" style="width:191.55pt;height:30.55pt" o:ole="">
                  <v:imagedata r:id="rId932" o:title=""/>
                </v:shape>
                <o:OLEObject Type="Embed" ProgID="Equation.DSMT4" ShapeID="_x0000_i65070" DrawAspect="Content" ObjectID="_1689670380" r:id="rId1817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>. Khẳng định nào sau đây đúng?</w:t>
            </w:r>
          </w:p>
          <w:p w14:paraId="678D672A" w14:textId="77777777" w:rsidR="00CD71EC" w:rsidRPr="00C44805" w:rsidRDefault="00CD71EC" w:rsidP="004339D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58" w:name="c71a"/>
            <w:r w:rsidRPr="00C44805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</w:rPr>
              <w:object w:dxaOrig="956" w:dyaOrig="404" w14:anchorId="08A2046C">
                <v:shape id="_x0000_i65071" type="#_x0000_t75" style="width:48.25pt;height:20.4pt" o:ole="">
                  <v:imagedata r:id="rId942" o:title=""/>
                </v:shape>
                <o:OLEObject Type="Embed" ProgID="Equation.DSMT4" ShapeID="_x0000_i65071" DrawAspect="Content" ObjectID="_1689670381" r:id="rId1818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 xml:space="preserve"> có hai nghiệm âm phân biệt với mọi </w:t>
            </w:r>
            <w:r w:rsidRPr="00C44805">
              <w:rPr>
                <w:rFonts w:ascii="Chu Van An" w:hAnsi="Chu Van An" w:cs="Chu Van An"/>
                <w:position w:val="-6"/>
              </w:rPr>
              <w:object w:dxaOrig="686" w:dyaOrig="283" w14:anchorId="4A906446">
                <v:shape id="_x0000_i65072" type="#_x0000_t75" style="width:34.65pt;height:14.25pt" o:ole="">
                  <v:imagedata r:id="rId944" o:title=""/>
                </v:shape>
                <o:OLEObject Type="Embed" ProgID="Equation.DSMT4" ShapeID="_x0000_i65072" DrawAspect="Content" ObjectID="_1689670382" r:id="rId1819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>.</w:t>
            </w:r>
          </w:p>
          <w:p w14:paraId="36BB96B1" w14:textId="77777777" w:rsidR="00CD71EC" w:rsidRPr="00C44805" w:rsidRDefault="00CD71EC" w:rsidP="004339D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59" w:name="c71b"/>
            <w:bookmarkEnd w:id="358"/>
            <w:r w:rsidRPr="00C44805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</w:rPr>
              <w:object w:dxaOrig="956" w:dyaOrig="404" w14:anchorId="20639E62">
                <v:shape id="_x0000_i65073" type="#_x0000_t75" style="width:48.25pt;height:20.4pt" o:ole="">
                  <v:imagedata r:id="rId946" o:title=""/>
                </v:shape>
                <o:OLEObject Type="Embed" ProgID="Equation.DSMT4" ShapeID="_x0000_i65073" DrawAspect="Content" ObjectID="_1689670383" r:id="rId1820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 xml:space="preserve"> vô nghiệm với mọi </w:t>
            </w:r>
            <w:r w:rsidRPr="00C44805">
              <w:rPr>
                <w:rFonts w:ascii="Chu Van An" w:hAnsi="Chu Van An" w:cs="Chu Van An"/>
                <w:position w:val="-6"/>
              </w:rPr>
              <w:object w:dxaOrig="686" w:dyaOrig="283" w14:anchorId="28BFDDFC">
                <v:shape id="_x0000_i65074" type="#_x0000_t75" style="width:34.65pt;height:14.25pt" o:ole="">
                  <v:imagedata r:id="rId948" o:title=""/>
                </v:shape>
                <o:OLEObject Type="Embed" ProgID="Equation.DSMT4" ShapeID="_x0000_i65074" DrawAspect="Content" ObjectID="_1689670384" r:id="rId1821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>.</w:t>
            </w:r>
          </w:p>
          <w:p w14:paraId="5590D55F" w14:textId="77777777" w:rsidR="00CD71EC" w:rsidRPr="00C44805" w:rsidRDefault="00CD71EC" w:rsidP="004339D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60" w:name="c71c"/>
            <w:bookmarkEnd w:id="359"/>
            <w:r w:rsidRPr="00C44805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 xml:space="preserve">C.  </w:t>
            </w:r>
            <w:r w:rsidRPr="00C44805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</w:rPr>
              <w:object w:dxaOrig="956" w:dyaOrig="404" w14:anchorId="63B3D1DB">
                <v:shape id="_x0000_i65075" type="#_x0000_t75" style="width:48.25pt;height:20.4pt" o:ole="">
                  <v:imagedata r:id="rId934" o:title=""/>
                </v:shape>
                <o:OLEObject Type="Embed" ProgID="Equation.DSMT4" ShapeID="_x0000_i65075" DrawAspect="Content" ObjectID="_1689670385" r:id="rId1822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 xml:space="preserve"> có hai nghiệm dương phân biệt với mọi </w:t>
            </w:r>
            <w:r w:rsidRPr="00C44805">
              <w:rPr>
                <w:rFonts w:ascii="Chu Van An" w:hAnsi="Chu Van An" w:cs="Chu Van An"/>
                <w:position w:val="-6"/>
              </w:rPr>
              <w:object w:dxaOrig="686" w:dyaOrig="283" w14:anchorId="04869913">
                <v:shape id="_x0000_i65076" type="#_x0000_t75" style="width:34.65pt;height:14.25pt" o:ole="">
                  <v:imagedata r:id="rId936" o:title=""/>
                </v:shape>
                <o:OLEObject Type="Embed" ProgID="Equation.DSMT4" ShapeID="_x0000_i65076" DrawAspect="Content" ObjectID="_1689670386" r:id="rId1823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>.</w:t>
            </w:r>
          </w:p>
          <w:p w14:paraId="30568BE2" w14:textId="77777777" w:rsidR="00CD71EC" w:rsidRPr="00C44805" w:rsidRDefault="00CD71EC" w:rsidP="004339D5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61" w:name="c71d"/>
            <w:bookmarkEnd w:id="360"/>
            <w:r w:rsidRPr="00C44805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color w:val="0D0D0D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</w:rPr>
              <w:object w:dxaOrig="956" w:dyaOrig="404" w14:anchorId="3AAB3190">
                <v:shape id="_x0000_i65077" type="#_x0000_t75" style="width:48.25pt;height:20.4pt" o:ole="">
                  <v:imagedata r:id="rId938" o:title=""/>
                </v:shape>
                <o:OLEObject Type="Embed" ProgID="Equation.DSMT4" ShapeID="_x0000_i65077" DrawAspect="Content" ObjectID="_1689670387" r:id="rId1824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 xml:space="preserve"> có đúng 1 nghiệm với mọi </w:t>
            </w:r>
            <w:r w:rsidRPr="00C44805">
              <w:rPr>
                <w:rFonts w:ascii="Chu Van An" w:hAnsi="Chu Van An" w:cs="Chu Van An"/>
                <w:position w:val="-6"/>
              </w:rPr>
              <w:object w:dxaOrig="686" w:dyaOrig="283" w14:anchorId="54993BFA">
                <v:shape id="_x0000_i65078" type="#_x0000_t75" style="width:34.65pt;height:14.25pt" o:ole="">
                  <v:imagedata r:id="rId940" o:title=""/>
                </v:shape>
                <o:OLEObject Type="Embed" ProgID="Equation.DSMT4" ShapeID="_x0000_i65078" DrawAspect="Content" ObjectID="_1689670388" r:id="rId1825"/>
              </w:object>
            </w:r>
            <w:r w:rsidRPr="00C44805">
              <w:rPr>
                <w:rFonts w:ascii="Chu Van An" w:hAnsi="Chu Van An" w:cs="Chu Van An"/>
                <w:color w:val="0D0D0D"/>
              </w:rPr>
              <w:t>.</w:t>
            </w:r>
          </w:p>
          <w:bookmarkEnd w:id="361"/>
          <w:p w14:paraId="034125F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5590A9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3F7B7E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578F5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237FE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884D8F3" w14:textId="77777777" w:rsidTr="00CD71EC">
        <w:tc>
          <w:tcPr>
            <w:tcW w:w="6091" w:type="dxa"/>
            <w:shd w:val="clear" w:color="auto" w:fill="auto"/>
          </w:tcPr>
          <w:p w14:paraId="53BAC69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362" w:name="c72q"/>
            <w:bookmarkEnd w:id="36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72.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195" w:dyaOrig="405" w14:anchorId="159EB76C">
                <v:shape id="_x0000_i65079" type="#_x0000_t75" style="width:159.6pt;height:20.4pt" o:ole="">
                  <v:imagedata r:id="rId982" o:title=""/>
                </v:shape>
                <o:OLEObject Type="Embed" ProgID="Equation.DSMT4" ShapeID="_x0000_i65079" DrawAspect="Content" ObjectID="_1689670389" r:id="rId182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với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1305" w:dyaOrig="405" w14:anchorId="04EF564C">
                <v:shape id="_x0000_i65080" type="#_x0000_t75" style="width:65.2pt;height:20.4pt" o:ole="">
                  <v:imagedata r:id="rId984" o:title=""/>
                </v:shape>
                <o:OLEObject Type="Embed" ProgID="Equation.DSMT4" ShapeID="_x0000_i65080" DrawAspect="Content" ObjectID="_1689670390" r:id="rId182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. Trong các mệnh đề sau, mệnh đề nào 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nl-NL" w:eastAsia="ja-JP"/>
              </w:rPr>
              <w:t>sai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>?</w:t>
            </w:r>
          </w:p>
          <w:p w14:paraId="3F6062A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</w:pPr>
            <w:bookmarkStart w:id="363" w:name="c7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ab/>
              <w:t>A.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6CCE4D97">
                <v:shape id="_x0000_i65081" type="#_x0000_t75" style="width:14.95pt;height:20.4pt" o:ole="">
                  <v:imagedata r:id="rId986" o:title=""/>
                </v:shape>
                <o:OLEObject Type="Embed" ProgID="Equation.DSMT4" ShapeID="_x0000_i65081" DrawAspect="Content" ObjectID="_1689670391" r:id="rId182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 luôn có nghiệm trong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525" w:dyaOrig="405" w14:anchorId="41838B99">
                <v:shape id="_x0000_i65082" type="#_x0000_t75" style="width:26.5pt;height:20.4pt" o:ole="">
                  <v:imagedata r:id="rId988" o:title=""/>
                </v:shape>
                <o:OLEObject Type="Embed" ProgID="Equation.DSMT4" ShapeID="_x0000_i65082" DrawAspect="Content" ObjectID="_1689670392" r:id="rId182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>.</w:t>
            </w:r>
          </w:p>
          <w:p w14:paraId="6FB62A9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</w:pPr>
            <w:bookmarkStart w:id="364" w:name="c72b"/>
            <w:bookmarkEnd w:id="36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ab/>
              <w:t>B.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6E8F3C3A">
                <v:shape id="_x0000_i65083" type="#_x0000_t75" style="width:14.95pt;height:20.4pt" o:ole="">
                  <v:imagedata r:id="rId990" o:title=""/>
                </v:shape>
                <o:OLEObject Type="Embed" ProgID="Equation.DSMT4" ShapeID="_x0000_i65083" DrawAspect="Content" ObjectID="_1689670393" r:id="rId183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 luôn có nghiệm.</w:t>
            </w:r>
          </w:p>
          <w:p w14:paraId="3A8CAEF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</w:pPr>
            <w:bookmarkStart w:id="365" w:name="c72c"/>
            <w:bookmarkEnd w:id="36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ab/>
              <w:t>C.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08068080">
                <v:shape id="_x0000_i65084" type="#_x0000_t75" style="width:14.95pt;height:20.4pt" o:ole="">
                  <v:imagedata r:id="rId992" o:title=""/>
                </v:shape>
                <o:OLEObject Type="Embed" ProgID="Equation.DSMT4" ShapeID="_x0000_i65084" DrawAspect="Content" ObjectID="_1689670394" r:id="rId183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 không có nghiệm âm.</w:t>
            </w:r>
          </w:p>
          <w:p w14:paraId="4221C201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</w:pPr>
            <w:bookmarkStart w:id="366" w:name="c72d"/>
            <w:bookmarkEnd w:id="36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ab/>
              <w:t>D.</w:t>
            </w:r>
            <w:r w:rsidRPr="00C44805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 w:eastAsia="ja-JP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  <w:lang w:eastAsia="ja-JP"/>
              </w:rPr>
              <w:object w:dxaOrig="300" w:dyaOrig="405" w14:anchorId="7C7C52B0">
                <v:shape id="_x0000_i65085" type="#_x0000_t75" style="width:14.95pt;height:20.4pt" o:ole="">
                  <v:imagedata r:id="rId994" o:title=""/>
                </v:shape>
                <o:OLEObject Type="Embed" ProgID="Equation.DSMT4" ShapeID="_x0000_i65085" DrawAspect="Content" ObjectID="_1689670395" r:id="rId183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 có tối đa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eastAsia="ja-JP"/>
              </w:rPr>
              <w:object w:dxaOrig="180" w:dyaOrig="285" w14:anchorId="487D1FE0">
                <v:shape id="_x0000_i65086" type="#_x0000_t75" style="width:8.85pt;height:14.25pt" o:ole="">
                  <v:imagedata r:id="rId996" o:title=""/>
                </v:shape>
                <o:OLEObject Type="Embed" ProgID="Equation.DSMT4" ShapeID="_x0000_i65086" DrawAspect="Content" ObjectID="_1689670396" r:id="rId183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nl-NL" w:eastAsia="ja-JP"/>
              </w:rPr>
              <w:t xml:space="preserve"> nghiệm.</w:t>
            </w:r>
          </w:p>
          <w:bookmarkEnd w:id="366"/>
          <w:p w14:paraId="241C6CA4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7180A5F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6F6C057D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E1B89EB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186B97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BE51DDB" w14:textId="77777777" w:rsidTr="00CD71EC">
        <w:tc>
          <w:tcPr>
            <w:tcW w:w="6091" w:type="dxa"/>
            <w:shd w:val="clear" w:color="auto" w:fill="auto"/>
          </w:tcPr>
          <w:p w14:paraId="2B83C54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367" w:name="c73q"/>
            <w:bookmarkEnd w:id="36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73.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432" w:dyaOrig="360" w14:anchorId="033CAA9F">
                <v:shape id="_x0000_i65087" type="#_x0000_t75" style="width:171.85pt;height:19pt" o:ole="">
                  <v:imagedata r:id="rId904" o:title=""/>
                </v:shape>
                <o:OLEObject Type="Embed" ProgID="Equation.DSMT4" ShapeID="_x0000_i65087" DrawAspect="Content" ObjectID="_1689670397" r:id="rId183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có ít nhất bao nhiêu nghiệm?</w:t>
            </w:r>
          </w:p>
          <w:p w14:paraId="79334CCA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68" w:name="c73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8" w:dyaOrig="288" w14:anchorId="496A4BDC">
                <v:shape id="_x0000_i65088" type="#_x0000_t75" style="width:14.25pt;height:14.25pt" o:ole="">
                  <v:imagedata r:id="rId912" o:title=""/>
                </v:shape>
                <o:OLEObject Type="Embed" ProgID="Equation.DSMT4" ShapeID="_x0000_i65088" DrawAspect="Content" ObjectID="_1689670398" r:id="rId1835"/>
              </w:object>
            </w:r>
            <w:bookmarkStart w:id="369" w:name="c73b"/>
            <w:bookmarkEnd w:id="36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8" w:dyaOrig="288" w14:anchorId="0DED1650">
                <v:shape id="_x0000_i65089" type="#_x0000_t75" style="width:14.25pt;height:14.25pt" o:ole="">
                  <v:imagedata r:id="rId908" o:title=""/>
                </v:shape>
                <o:OLEObject Type="Embed" ProgID="Equation.DSMT4" ShapeID="_x0000_i65089" DrawAspect="Content" ObjectID="_1689670399" r:id="rId1836"/>
              </w:object>
            </w:r>
            <w:bookmarkStart w:id="370" w:name="c73c"/>
            <w:bookmarkEnd w:id="36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8" w:dyaOrig="288" w14:anchorId="5B7DA7F1">
                <v:shape id="_x0000_i65090" type="#_x0000_t75" style="width:14.25pt;height:14.25pt" o:ole="">
                  <v:imagedata r:id="rId910" o:title=""/>
                </v:shape>
                <o:OLEObject Type="Embed" ProgID="Equation.DSMT4" ShapeID="_x0000_i65090" DrawAspect="Content" ObjectID="_1689670400" r:id="rId1837"/>
              </w:object>
            </w:r>
            <w:bookmarkStart w:id="371" w:name="c73d"/>
            <w:bookmarkEnd w:id="37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6" w:dyaOrig="288" w14:anchorId="7EA0C12F">
                <v:shape id="_x0000_i65091" type="#_x0000_t75" style="width:7.45pt;height:14.25pt" o:ole="">
                  <v:imagedata r:id="rId906" o:title=""/>
                </v:shape>
                <o:OLEObject Type="Embed" ProgID="Equation.DSMT4" ShapeID="_x0000_i65091" DrawAspect="Content" ObjectID="_1689670401" r:id="rId1838"/>
              </w:object>
            </w:r>
          </w:p>
          <w:bookmarkEnd w:id="371"/>
          <w:p w14:paraId="4015DD1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1CF910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2FA781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DDD714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34EAA3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ECED5B5" w14:textId="77777777" w:rsidTr="00CD71EC">
        <w:tc>
          <w:tcPr>
            <w:tcW w:w="6091" w:type="dxa"/>
            <w:shd w:val="clear" w:color="auto" w:fill="auto"/>
          </w:tcPr>
          <w:p w14:paraId="5FB7298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72" w:name="c74q"/>
            <w:bookmarkEnd w:id="37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74.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Cho các số thực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732" w:dyaOrig="336" w14:anchorId="782012D8">
                <v:shape id="_x0000_i65092" type="#_x0000_t75" style="width:36.7pt;height:16.3pt" o:ole="">
                  <v:imagedata r:id="rId950" o:title=""/>
                </v:shape>
                <o:OLEObject Type="Embed" ProgID="Equation.DSMT4" ShapeID="_x0000_i65092" DrawAspect="Content" ObjectID="_1689670402" r:id="rId183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C44805">
              <w:rPr>
                <w:rFonts w:ascii="Chu Van An" w:hAnsi="Chu Van An" w:cs="Chu Van An"/>
                <w:position w:val="-30"/>
                <w:sz w:val="24"/>
                <w:szCs w:val="24"/>
                <w:lang w:val="fr-FR"/>
              </w:rPr>
              <w:object w:dxaOrig="2040" w:dyaOrig="720" w14:anchorId="017FE288">
                <v:shape id="_x0000_i65093" type="#_x0000_t75" style="width:101.9pt;height:36pt" o:ole="">
                  <v:imagedata r:id="rId952" o:title=""/>
                </v:shape>
                <o:OLEObject Type="Embed" ProgID="Equation.DSMT4" ShapeID="_x0000_i65093" DrawAspect="Content" ObjectID="_1689670403" r:id="rId184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. Số giao điểm của đồ thị hàm số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1980" w:dyaOrig="372" w14:anchorId="22222AD7">
                <v:shape id="_x0000_i65094" type="#_x0000_t75" style="width:99.15pt;height:19pt" o:ole="">
                  <v:imagedata r:id="rId954" o:title=""/>
                </v:shape>
                <o:OLEObject Type="Embed" ProgID="Equation.DSMT4" ShapeID="_x0000_i65094" DrawAspect="Content" ObjectID="_1689670404" r:id="rId184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và trục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372" w:dyaOrig="288" w14:anchorId="13D22CC3">
                <v:shape id="_x0000_i65095" type="#_x0000_t75" style="width:19pt;height:14.25pt" o:ole="">
                  <v:imagedata r:id="rId956" o:title=""/>
                </v:shape>
                <o:OLEObject Type="Embed" ProgID="Equation.DSMT4" ShapeID="_x0000_i65095" DrawAspect="Content" ObjectID="_1689670405" r:id="rId184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10C1317B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3" w:name="c74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</w:rPr>
              <w:object w:dxaOrig="216" w:dyaOrig="288" w14:anchorId="010BEBBB">
                <v:shape id="_x0000_i65096" type="#_x0000_t75" style="width:11.55pt;height:14.25pt" o:ole="">
                  <v:imagedata r:id="rId958" o:title=""/>
                </v:shape>
                <o:OLEObject Type="Embed" ProgID="Equation.DSMT4" ShapeID="_x0000_i65096" DrawAspect="Content" ObjectID="_1689670406" r:id="rId184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4" w:name="c74b"/>
            <w:bookmarkEnd w:id="37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FF"/>
                <w:position w:val="-4"/>
                <w:sz w:val="24"/>
                <w:szCs w:val="24"/>
              </w:rPr>
              <w:object w:dxaOrig="132" w:dyaOrig="252" w14:anchorId="415F0737">
                <v:shape id="_x0000_i65097" type="#_x0000_t75" style="width:6.8pt;height:12.9pt" o:ole="">
                  <v:imagedata r:id="rId960" o:title=""/>
                </v:shape>
                <o:OLEObject Type="Embed" ProgID="Equation.DSMT4" ShapeID="_x0000_i65097" DrawAspect="Content" ObjectID="_1689670407" r:id="rId184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5" w:name="c74c"/>
            <w:bookmarkEnd w:id="37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FF"/>
                <w:position w:val="-4"/>
                <w:sz w:val="24"/>
                <w:szCs w:val="24"/>
              </w:rPr>
              <w:object w:dxaOrig="216" w:dyaOrig="252" w14:anchorId="75A4937F">
                <v:shape id="_x0000_i65098" type="#_x0000_t75" style="width:11.55pt;height:12.9pt" o:ole="">
                  <v:imagedata r:id="rId962" o:title=""/>
                </v:shape>
                <o:OLEObject Type="Embed" ProgID="Equation.DSMT4" ShapeID="_x0000_i65098" DrawAspect="Content" ObjectID="_1689670408" r:id="rId184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76" w:name="c74d"/>
            <w:bookmarkEnd w:id="37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8" w14:anchorId="45BB59E9">
                <v:shape id="_x0000_i65099" type="#_x0000_t75" style="width:8.85pt;height:14.25pt" o:ole="">
                  <v:imagedata r:id="rId964" o:title=""/>
                </v:shape>
                <o:OLEObject Type="Embed" ProgID="Equation.DSMT4" ShapeID="_x0000_i65099" DrawAspect="Content" ObjectID="_1689670409" r:id="rId184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76"/>
          <w:p w14:paraId="5E9404D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F89843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09A1237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5DA7A2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98CEF8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1F8D97D3" w14:textId="77777777" w:rsidTr="00CD71EC">
        <w:tc>
          <w:tcPr>
            <w:tcW w:w="6091" w:type="dxa"/>
            <w:shd w:val="clear" w:color="auto" w:fill="auto"/>
          </w:tcPr>
          <w:p w14:paraId="7FE9404A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77" w:name="c75q"/>
            <w:bookmarkEnd w:id="37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75.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phương trình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340" w:dyaOrig="360" w14:anchorId="3F751357">
                <v:shape id="_x0000_i65100" type="#_x0000_t75" style="width:116.85pt;height:19pt" o:ole="">
                  <v:imagedata r:id="rId966" o:title=""/>
                </v:shape>
                <o:OLEObject Type="Embed" ProgID="Equation.DSMT4" ShapeID="_x0000_i65100" DrawAspect="Content" ObjectID="_1689670410" r:id="rId184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trong đó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88" w:dyaOrig="312" w14:anchorId="0973C654">
                <v:shape id="_x0000_i65101" type="#_x0000_t75" style="width:29.2pt;height:15.6pt" o:ole="">
                  <v:imagedata r:id="rId968" o:title=""/>
                </v:shape>
                <o:OLEObject Type="Embed" ProgID="Equation.DSMT4" ShapeID="_x0000_i65101" DrawAspect="Content" ObjectID="_1689670411" r:id="rId184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các tham số thực.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Chọn khẳng định đúng trong các khẳng định sau.</w:t>
            </w:r>
          </w:p>
          <w:p w14:paraId="32545849" w14:textId="77777777" w:rsidR="00CD71EC" w:rsidRPr="00C44805" w:rsidRDefault="00CD71EC" w:rsidP="004339D5">
            <w:pPr>
              <w:shd w:val="clear" w:color="auto" w:fill="FFFFFF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378" w:name="c75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3C0429F7" wp14:editId="06CACE30">
                  <wp:extent cx="209550" cy="257175"/>
                  <wp:effectExtent l="0" t="0" r="0" b="9525"/>
                  <wp:docPr id="112889861" name="Picture 112889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59124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ít nhất ba nghiệm với mọi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88" w:dyaOrig="312" w14:anchorId="398C3033">
                <v:shape id="_x0000_i65102" type="#_x0000_t75" style="width:29.2pt;height:15.6pt" o:ole="">
                  <v:imagedata r:id="rId980" o:title=""/>
                </v:shape>
                <o:OLEObject Type="Embed" ProgID="Equation.DSMT4" ShapeID="_x0000_i65102" DrawAspect="Content" ObjectID="_1689670412" r:id="rId184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CBB6AB" w14:textId="77777777" w:rsidR="00CD71EC" w:rsidRPr="00C44805" w:rsidRDefault="00CD71EC" w:rsidP="004339D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9" w:name="c75b"/>
            <w:bookmarkEnd w:id="37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B.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D54B8AB" wp14:editId="263D3890">
                  <wp:extent cx="209550" cy="257175"/>
                  <wp:effectExtent l="0" t="0" r="0" b="9525"/>
                  <wp:docPr id="112889862" name="Picture 112889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683553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vô nghiệm với mọi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88" w:dyaOrig="312" w14:anchorId="5221EA65">
                <v:shape id="_x0000_i65103" type="#_x0000_t75" style="width:29.2pt;height:15.6pt" o:ole="">
                  <v:imagedata r:id="rId971" o:title=""/>
                </v:shape>
                <o:OLEObject Type="Embed" ProgID="Equation.DSMT4" ShapeID="_x0000_i65103" DrawAspect="Content" ObjectID="_1689670413" r:id="rId185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2BA944" w14:textId="77777777" w:rsidR="00CD71EC" w:rsidRPr="00C44805" w:rsidRDefault="00CD71EC" w:rsidP="004339D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0" w:name="c75c"/>
            <w:bookmarkEnd w:id="37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15AFA7E2" wp14:editId="0EC84C17">
                  <wp:extent cx="209550" cy="257175"/>
                  <wp:effectExtent l="0" t="0" r="0" b="9525"/>
                  <wp:docPr id="112889863" name="Picture 112889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715576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ít nhất một nghiệm với mọi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88" w:dyaOrig="312" w14:anchorId="7A2A04AC">
                <v:shape id="_x0000_i65104" type="#_x0000_t75" style="width:29.2pt;height:15.6pt" o:ole="">
                  <v:imagedata r:id="rId974" o:title=""/>
                </v:shape>
                <o:OLEObject Type="Embed" ProgID="Equation.DSMT4" ShapeID="_x0000_i65104" DrawAspect="Content" ObjectID="_1689670414" r:id="rId185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098C2B" w14:textId="77777777" w:rsidR="00CD71EC" w:rsidRPr="00C44805" w:rsidRDefault="00CD71EC" w:rsidP="004339D5">
            <w:pPr>
              <w:shd w:val="clear" w:color="auto" w:fill="FFFFFF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1" w:name="c75d"/>
            <w:bookmarkEnd w:id="38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Phương trình </w:t>
            </w:r>
            <w:r w:rsidRPr="00C44805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351BD0AB" wp14:editId="07210073">
                  <wp:extent cx="209550" cy="257175"/>
                  <wp:effectExtent l="0" t="0" r="0" b="9525"/>
                  <wp:docPr id="112889864" name="Picture 112889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494811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ít nhất hai nghiệm với mọi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588" w:dyaOrig="312" w14:anchorId="39022E79">
                <v:shape id="_x0000_i65105" type="#_x0000_t75" style="width:29.2pt;height:15.6pt" o:ole="">
                  <v:imagedata r:id="rId977" o:title=""/>
                </v:shape>
                <o:OLEObject Type="Embed" ProgID="Equation.DSMT4" ShapeID="_x0000_i65105" DrawAspect="Content" ObjectID="_1689670415" r:id="rId185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81"/>
          <w:p w14:paraId="115307C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95DC23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5CF1AEC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ECAAB2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01422F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037BA62" w14:textId="77777777" w:rsidTr="00CD71EC">
        <w:tc>
          <w:tcPr>
            <w:tcW w:w="6091" w:type="dxa"/>
            <w:shd w:val="clear" w:color="auto" w:fill="auto"/>
          </w:tcPr>
          <w:p w14:paraId="16064170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82" w:name="c76q"/>
            <w:bookmarkEnd w:id="38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76.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Có tất cả bao nhiêu giá trị nguyên của tham số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16" w14:anchorId="23BDB8B1">
                <v:shape id="_x0000_i65106" type="#_x0000_t75" style="width:12.25pt;height:11.55pt" o:ole="">
                  <v:imagedata r:id="rId1084" o:title=""/>
                </v:shape>
                <o:OLEObject Type="Embed" ProgID="Equation.DSMT4" ShapeID="_x0000_i65106" DrawAspect="Content" ObjectID="_1689670416" r:id="rId185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thuộc khoảng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36" w:dyaOrig="408" w14:anchorId="406324E2">
                <v:shape id="_x0000_i65107" type="#_x0000_t75" style="width:47.55pt;height:20.4pt" o:ole="">
                  <v:imagedata r:id="rId1086" o:title=""/>
                </v:shape>
                <o:OLEObject Type="Embed" ProgID="Equation.DSMT4" ShapeID="_x0000_i65107" DrawAspect="Content" ObjectID="_1689670417" r:id="rId185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để 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168" w:dyaOrig="408" w14:anchorId="368ACFFD">
                <v:shape id="_x0000_i65108" type="#_x0000_t75" style="width:158.25pt;height:20.4pt" o:ole="">
                  <v:imagedata r:id="rId1088" o:title=""/>
                </v:shape>
                <o:OLEObject Type="Embed" ProgID="Equation.DSMT4" ShapeID="_x0000_i65108" DrawAspect="Content" ObjectID="_1689670418" r:id="rId185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ba nghiệm phân biệt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996" w:dyaOrig="360" w14:anchorId="0659E73E">
                <v:shape id="_x0000_i65109" type="#_x0000_t75" style="width:49.6pt;height:19pt" o:ole="">
                  <v:imagedata r:id="rId1090" o:title=""/>
                </v:shape>
                <o:OLEObject Type="Embed" ProgID="Equation.DSMT4" ShapeID="_x0000_i65109" DrawAspect="Content" ObjectID="_1689670419" r:id="rId185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C44805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656" w:dyaOrig="360" w14:anchorId="4208F031">
                <v:shape id="_x0000_i65110" type="#_x0000_t75" style="width:83.55pt;height:19pt" o:ole="">
                  <v:imagedata r:id="rId1092" o:title=""/>
                </v:shape>
                <o:OLEObject Type="Embed" ProgID="Equation.DSMT4" ShapeID="_x0000_i65110" DrawAspect="Content" ObjectID="_1689670420" r:id="rId185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9092741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3" w:name="c76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40" w:dyaOrig="288" w14:anchorId="6BF36A41">
                <v:shape id="_x0000_i65111" type="#_x0000_t75" style="width:12.25pt;height:14.25pt" o:ole="">
                  <v:imagedata r:id="rId1100" o:title=""/>
                </v:shape>
                <o:OLEObject Type="Embed" ProgID="Equation.DSMT4" ShapeID="_x0000_i65111" DrawAspect="Content" ObjectID="_1689670421" r:id="rId1858"/>
              </w:object>
            </w:r>
            <w:bookmarkStart w:id="384" w:name="c76b"/>
            <w:bookmarkEnd w:id="38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348" w:dyaOrig="288" w14:anchorId="74403360">
                <v:shape id="_x0000_i65112" type="#_x0000_t75" style="width:17pt;height:14.25pt" o:ole="">
                  <v:imagedata r:id="rId1094" o:title=""/>
                </v:shape>
                <o:OLEObject Type="Embed" ProgID="Equation.DSMT4" ShapeID="_x0000_i65112" DrawAspect="Content" ObjectID="_1689670422" r:id="rId1859"/>
              </w:object>
            </w:r>
            <w:bookmarkStart w:id="385" w:name="c76c"/>
            <w:bookmarkEnd w:id="38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348" w:dyaOrig="288" w14:anchorId="5DFFDC24">
                <v:shape id="_x0000_i65113" type="#_x0000_t75" style="width:17pt;height:14.25pt" o:ole="">
                  <v:imagedata r:id="rId1096" o:title=""/>
                </v:shape>
                <o:OLEObject Type="Embed" ProgID="Equation.DSMT4" ShapeID="_x0000_i65113" DrawAspect="Content" ObjectID="_1689670423" r:id="rId1860"/>
              </w:object>
            </w:r>
            <w:bookmarkStart w:id="386" w:name="c76d"/>
            <w:bookmarkEnd w:id="38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8" w14:anchorId="3BAD2B11">
                <v:shape id="_x0000_i65114" type="#_x0000_t75" style="width:12.25pt;height:14.25pt" o:ole="">
                  <v:imagedata r:id="rId1098" o:title=""/>
                </v:shape>
                <o:OLEObject Type="Embed" ProgID="Equation.DSMT4" ShapeID="_x0000_i65114" DrawAspect="Content" ObjectID="_1689670424" r:id="rId1861"/>
              </w:object>
            </w:r>
          </w:p>
          <w:bookmarkEnd w:id="386"/>
          <w:p w14:paraId="3F33999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3999144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40AC6F8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23FE95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8E83B4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  <w:tr w:rsidR="00CD71EC" w:rsidRPr="00C44805" w14:paraId="1FCFAFF4" w14:textId="77777777" w:rsidTr="00CD71EC">
        <w:tc>
          <w:tcPr>
            <w:tcW w:w="6091" w:type="dxa"/>
            <w:shd w:val="clear" w:color="auto" w:fill="auto"/>
          </w:tcPr>
          <w:p w14:paraId="54F6316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lastRenderedPageBreak/>
              <w:t xml:space="preserve">Câu </w:t>
            </w:r>
            <w:bookmarkStart w:id="387" w:name="c77q"/>
            <w:bookmarkEnd w:id="38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77.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Cho các số thực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00" w:dyaOrig="336" w14:anchorId="7D5A0AC8">
                <v:shape id="_x0000_i65115" type="#_x0000_t75" style="width:29.9pt;height:16.3pt" o:ole="">
                  <v:imagedata r:id="rId1036" o:title=""/>
                </v:shape>
                <o:OLEObject Type="Embed" ProgID="Equation.DSMT4" ShapeID="_x0000_i65115" DrawAspect="Content" ObjectID="_1689670425" r:id="rId186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thỏa mãn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40" w:dyaOrig="288" w14:anchorId="025C922C">
                <v:shape id="_x0000_i65116" type="#_x0000_t75" style="width:1in;height:14.25pt" o:ole="">
                  <v:imagedata r:id="rId1038" o:title=""/>
                </v:shape>
                <o:OLEObject Type="Embed" ProgID="Equation.DSMT4" ShapeID="_x0000_i65116" DrawAspect="Content" ObjectID="_1689670426" r:id="rId186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và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20" w:dyaOrig="288" w14:anchorId="34604AAC">
                <v:shape id="_x0000_i65117" type="#_x0000_t75" style="width:65.9pt;height:14.25pt" o:ole="">
                  <v:imagedata r:id="rId1040" o:title=""/>
                </v:shape>
                <o:OLEObject Type="Embed" ProgID="Equation.DSMT4" ShapeID="_x0000_i65117" DrawAspect="Content" ObjectID="_1689670427" r:id="rId186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. Khi đó số nghiệm thực phân biệt của 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6" w:dyaOrig="336" w14:anchorId="6D1D7429">
                <v:shape id="_x0000_i65118" type="#_x0000_t75" style="width:98.5pt;height:16.3pt" o:ole="">
                  <v:imagedata r:id="rId1042" o:title=""/>
                </v:shape>
                <o:OLEObject Type="Embed" ProgID="Equation.DSMT4" ShapeID="_x0000_i65118" DrawAspect="Content" ObjectID="_1689670428" r:id="rId186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bằng</w:t>
            </w:r>
          </w:p>
          <w:p w14:paraId="03D1C9D6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388" w:name="c77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3</w:t>
            </w:r>
            <w:bookmarkStart w:id="389" w:name="c77b"/>
            <w:bookmarkEnd w:id="38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0.</w:t>
            </w:r>
            <w:bookmarkStart w:id="390" w:name="c77c"/>
            <w:bookmarkEnd w:id="38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1</w:t>
            </w:r>
            <w:bookmarkStart w:id="391" w:name="c77d"/>
            <w:bookmarkEnd w:id="39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sv-SE"/>
              </w:rPr>
              <w:t>2</w:t>
            </w:r>
          </w:p>
          <w:bookmarkEnd w:id="391"/>
          <w:p w14:paraId="7756F22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5D94F77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36E78C7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6C0590F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2C965F3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3243D14C" w14:textId="77777777" w:rsidTr="00CD71EC">
        <w:tc>
          <w:tcPr>
            <w:tcW w:w="6091" w:type="dxa"/>
            <w:shd w:val="clear" w:color="auto" w:fill="auto"/>
          </w:tcPr>
          <w:p w14:paraId="7D9DD77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92" w:name="c78q"/>
            <w:bookmarkEnd w:id="39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78.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Xét phương trình sau trên tập số thực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572" w:dyaOrig="408" w14:anchorId="1E92252B">
                <v:shape id="_x0000_i65130" type="#_x0000_t75" style="width:78.8pt;height:20.4pt" o:ole="">
                  <v:imagedata r:id="rId1018" o:title=""/>
                </v:shape>
                <o:OLEObject Type="Embed" ProgID="Equation.DSMT4" ShapeID="_x0000_i65130" DrawAspect="Content" ObjectID="_1689670429" r:id="rId186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 Chọn khẳng định đúng trong các khẳng định dưới đây.</w:t>
            </w:r>
          </w:p>
          <w:p w14:paraId="2B60CAED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93" w:name="c78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8" w:dyaOrig="408" w14:anchorId="67A89CC3">
                <v:shape id="_x0000_i65131" type="#_x0000_t75" style="width:17pt;height:20.4pt" o:ole="">
                  <v:imagedata r:id="rId1020" o:title=""/>
                </v:shape>
                <o:OLEObject Type="Embed" ProgID="Equation.DSMT4" ShapeID="_x0000_i65131" DrawAspect="Content" ObjectID="_1689670430" r:id="rId186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chỉ có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6" w:dyaOrig="276" w14:anchorId="4A92E33E">
                <v:shape id="_x0000_i65132" type="#_x0000_t75" style="width:28.55pt;height:13.6pt" o:ole="">
                  <v:imagedata r:id="rId1022" o:title=""/>
                </v:shape>
                <o:OLEObject Type="Embed" ProgID="Equation.DSMT4" ShapeID="_x0000_i65132" DrawAspect="Content" ObjectID="_1689670431" r:id="rId186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B55AAF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394" w:name="c78b"/>
            <w:bookmarkEnd w:id="39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8" w:dyaOrig="408" w14:anchorId="0024ABC7">
                <v:shape id="_x0000_i65133" type="#_x0000_t75" style="width:17pt;height:20.4pt" o:ole="">
                  <v:imagedata r:id="rId1024" o:title=""/>
                </v:shape>
                <o:OLEObject Type="Embed" ProgID="Equation.DSMT4" ShapeID="_x0000_i65133" DrawAspect="Content" ObjectID="_1689670432" r:id="rId186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chỉ có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6" w:dyaOrig="276" w14:anchorId="19DE9423">
                <v:shape id="_x0000_i65134" type="#_x0000_t75" style="width:28.55pt;height:13.6pt" o:ole="">
                  <v:imagedata r:id="rId1026" o:title=""/>
                </v:shape>
                <o:OLEObject Type="Embed" ProgID="Equation.DSMT4" ShapeID="_x0000_i65134" DrawAspect="Content" ObjectID="_1689670433" r:id="rId187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08C5012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95" w:name="c78c"/>
            <w:bookmarkEnd w:id="39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C.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8" w:dyaOrig="408" w14:anchorId="0AE5C7F4">
                <v:shape id="_x0000_i65135" type="#_x0000_t75" style="width:17pt;height:20.4pt" o:ole="">
                  <v:imagedata r:id="rId1028" o:title=""/>
                </v:shape>
                <o:OLEObject Type="Embed" ProgID="Equation.DSMT4" ShapeID="_x0000_i65135" DrawAspect="Content" ObjectID="_1689670434" r:id="rId187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vô nghiệm khi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6" w:dyaOrig="276" w14:anchorId="2C349731">
                <v:shape id="_x0000_i65136" type="#_x0000_t75" style="width:28.55pt;height:13.6pt" o:ole="">
                  <v:imagedata r:id="rId1030" o:title=""/>
                </v:shape>
                <o:OLEObject Type="Embed" ProgID="Equation.DSMT4" ShapeID="_x0000_i65136" DrawAspect="Content" ObjectID="_1689670435" r:id="rId187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1E89EEE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bookmarkStart w:id="396" w:name="c78d"/>
            <w:bookmarkEnd w:id="39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Phương trình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48" w:dyaOrig="408" w14:anchorId="7898FDA2">
                <v:shape id="_x0000_i65137" type="#_x0000_t75" style="width:17pt;height:20.4pt" o:ole="">
                  <v:imagedata r:id="rId1032" o:title=""/>
                </v:shape>
                <o:OLEObject Type="Embed" ProgID="Equation.DSMT4" ShapeID="_x0000_i65137" DrawAspect="Content" ObjectID="_1689670436" r:id="rId187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có nghiệm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80" w:dyaOrig="276" w14:anchorId="2047232B">
                <v:shape id="_x0000_i65138" type="#_x0000_t75" style="width:38.7pt;height:13.6pt" o:ole="">
                  <v:imagedata r:id="rId1034" o:title=""/>
                </v:shape>
                <o:OLEObject Type="Embed" ProgID="Equation.DSMT4" ShapeID="_x0000_i65138" DrawAspect="Content" ObjectID="_1689670437" r:id="rId187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396"/>
          <w:p w14:paraId="5425C28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47A4025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9F9CF6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F9613B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B7FD60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19140A7" w14:textId="77777777" w:rsidTr="00CD71EC">
        <w:tc>
          <w:tcPr>
            <w:tcW w:w="6091" w:type="dxa"/>
            <w:shd w:val="clear" w:color="auto" w:fill="auto"/>
          </w:tcPr>
          <w:p w14:paraId="6EC10DE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97" w:name="c79q"/>
            <w:bookmarkEnd w:id="39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79.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2" w:dyaOrig="228" w14:anchorId="641CF113">
                <v:shape id="_x0000_i65139" type="#_x0000_t75" style="width:12.9pt;height:12.25pt" o:ole="">
                  <v:imagedata r:id="rId1060" o:title=""/>
                </v:shape>
                <o:OLEObject Type="Embed" ProgID="Equation.DSMT4" ShapeID="_x0000_i65139" DrawAspect="Content" ObjectID="_1689670438" r:id="rId187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C44805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2700" w:dyaOrig="432" w14:anchorId="4559588B">
                <v:shape id="_x0000_i65140" type="#_x0000_t75" style="width:135.15pt;height:21.75pt" o:ole="">
                  <v:imagedata r:id="rId1062" o:title=""/>
                </v:shape>
                <o:OLEObject Type="Embed" ProgID="Equation.DSMT4" ShapeID="_x0000_i65140" DrawAspect="Content" ObjectID="_1689670439" r:id="rId187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 có nghiệm.</w:t>
            </w:r>
          </w:p>
          <w:p w14:paraId="7F3F20B8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98" w:name="c79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2" w:dyaOrig="408" w14:anchorId="0FA6A2E4">
                <v:shape id="_x0000_i65141" type="#_x0000_t75" style="width:48.9pt;height:20.4pt" o:ole="">
                  <v:imagedata r:id="rId1064" o:title=""/>
                </v:shape>
                <o:OLEObject Type="Embed" ProgID="Equation.DSMT4" ShapeID="_x0000_i65141" DrawAspect="Content" ObjectID="_1689670440" r:id="rId187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99" w:name="c79b"/>
            <w:bookmarkEnd w:id="39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8" w14:anchorId="06C3C8DE">
                <v:shape id="_x0000_i65142" type="#_x0000_t75" style="width:33.3pt;height:14.25pt" o:ole="">
                  <v:imagedata r:id="rId1066" o:title=""/>
                </v:shape>
                <o:OLEObject Type="Embed" ProgID="Equation.DSMT4" ShapeID="_x0000_i65142" DrawAspect="Content" ObjectID="_1689670441" r:id="rId187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D72FE6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0" w:name="c79c"/>
            <w:bookmarkEnd w:id="39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320" w:dyaOrig="408" w14:anchorId="1FFD9D6E">
                <v:shape id="_x0000_i65143" type="#_x0000_t75" style="width:65.9pt;height:20.4pt" o:ole="">
                  <v:imagedata r:id="rId1068" o:title=""/>
                </v:shape>
                <o:OLEObject Type="Embed" ProgID="Equation.DSMT4" ShapeID="_x0000_i65143" DrawAspect="Content" ObjectID="_1689670442" r:id="rId1879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bookmarkStart w:id="401" w:name="c79d"/>
            <w:bookmarkEnd w:id="40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88" w14:anchorId="5F8D41F3">
                <v:shape id="_x0000_i65144" type="#_x0000_t75" style="width:33.95pt;height:14.25pt" o:ole="">
                  <v:imagedata r:id="rId1070" o:title=""/>
                </v:shape>
                <o:OLEObject Type="Embed" ProgID="Equation.DSMT4" ShapeID="_x0000_i65144" DrawAspect="Content" ObjectID="_1689670443" r:id="rId1880"/>
              </w:object>
            </w:r>
            <w:r w:rsidRPr="00C44805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401"/>
          <w:p w14:paraId="61556A89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24E4FDC3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FE7DC35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7CF7CA32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4914E490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432B703C" w14:textId="77777777" w:rsidTr="00CD71EC">
        <w:tc>
          <w:tcPr>
            <w:tcW w:w="6091" w:type="dxa"/>
            <w:shd w:val="clear" w:color="auto" w:fill="auto"/>
          </w:tcPr>
          <w:p w14:paraId="7C6A266C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02" w:name="c80q"/>
            <w:bookmarkEnd w:id="40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80.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Tìm tất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các giá trị của tham số thực </w:t>
            </w:r>
            <w:r w:rsidRPr="00C44805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181AE477" wp14:editId="5ABB74E8">
                  <wp:extent cx="161925" cy="142875"/>
                  <wp:effectExtent l="0" t="0" r="9525" b="9525"/>
                  <wp:docPr id="15688802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400658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42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phương trình sau có nghiệm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C44805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4548" w:dyaOrig="456" w14:anchorId="492801EF">
                <v:shape id="_x0000_i65145" type="#_x0000_t75" style="width:228.25pt;height:22.4pt" o:ole="">
                  <v:imagedata r:id="rId1103" o:title=""/>
                </v:shape>
                <o:OLEObject Type="Embed" ProgID="Equation.DSMT4" ShapeID="_x0000_i65145" DrawAspect="Content" ObjectID="_1689670444" r:id="rId188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5102AF" w14:textId="77777777" w:rsidR="00CD71EC" w:rsidRPr="00C44805" w:rsidRDefault="00CD71EC" w:rsidP="004339D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3" w:name="c80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68" w:dyaOrig="672" w14:anchorId="1EDF14EE">
                <v:shape id="_x0000_i65146" type="#_x0000_t75" style="width:53pt;height:33.95pt" o:ole="">
                  <v:imagedata r:id="rId1109" o:title=""/>
                </v:shape>
                <o:OLEObject Type="Embed" ProgID="Equation.DSMT4" ShapeID="_x0000_i65146" DrawAspect="Content" ObjectID="_1689670445" r:id="rId188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4" w:name="c80b"/>
            <w:bookmarkEnd w:id="40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00" w:dyaOrig="312" w14:anchorId="6F329F89">
                <v:shape id="_x0000_i65147" type="#_x0000_t75" style="width:29.9pt;height:15.6pt" o:ole="">
                  <v:imagedata r:id="rId1111" o:title=""/>
                </v:shape>
                <o:OLEObject Type="Embed" ProgID="Equation.DSMT4" ShapeID="_x0000_i65147" DrawAspect="Content" ObjectID="_1689670446" r:id="rId188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E0BA62" w14:textId="77777777" w:rsidR="00CD71EC" w:rsidRPr="00C44805" w:rsidRDefault="00CD71EC" w:rsidP="004339D5">
            <w:pPr>
              <w:shd w:val="clear" w:color="auto" w:fill="FFFFFF"/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5" w:name="c80c"/>
            <w:bookmarkEnd w:id="40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92" w:dyaOrig="672" w14:anchorId="041F4A00">
                <v:shape id="_x0000_i65148" type="#_x0000_t75" style="width:69.95pt;height:33.95pt" o:ole="">
                  <v:imagedata r:id="rId1105" o:title=""/>
                </v:shape>
                <o:OLEObject Type="Embed" ProgID="Equation.DSMT4" ShapeID="_x0000_i65148" DrawAspect="Content" ObjectID="_1689670447" r:id="rId188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6" w:name="c80d"/>
            <w:bookmarkEnd w:id="40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2172" w:dyaOrig="672" w14:anchorId="3F66A5F6">
                <v:shape id="_x0000_i65149" type="#_x0000_t75" style="width:108.7pt;height:33.95pt" o:ole="">
                  <v:imagedata r:id="rId1107" o:title=""/>
                </v:shape>
                <o:OLEObject Type="Embed" ProgID="Equation.DSMT4" ShapeID="_x0000_i65149" DrawAspect="Content" ObjectID="_1689670448" r:id="rId188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06"/>
          <w:p w14:paraId="155B0E08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613606DF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70B27B2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A2BF884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53E995FA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61EF2E36" w14:textId="77777777" w:rsidTr="00CD71EC">
        <w:tc>
          <w:tcPr>
            <w:tcW w:w="6091" w:type="dxa"/>
            <w:shd w:val="clear" w:color="auto" w:fill="auto"/>
          </w:tcPr>
          <w:p w14:paraId="747D9485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07" w:name="c81q"/>
            <w:bookmarkEnd w:id="407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81. </w: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Tìm tất cả các giá trị của tham số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2" w:dyaOrig="228" w14:anchorId="5FF99E8A">
                <v:shape id="_x0000_i65150" type="#_x0000_t75" style="width:12.9pt;height:12.25pt" o:ole="">
                  <v:imagedata r:id="rId1072" o:title=""/>
                </v:shape>
                <o:OLEObject Type="Embed" ProgID="Equation.DSMT4" ShapeID="_x0000_i65150" DrawAspect="Content" ObjectID="_1689670449" r:id="rId1886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 xml:space="preserve">để phương trình </w:t>
            </w:r>
            <w:r w:rsidRPr="00C44805">
              <w:rPr>
                <w:rFonts w:ascii="Chu Van An" w:hAnsi="Chu Van An" w:cs="Chu Van An"/>
                <w:position w:val="-16"/>
                <w:sz w:val="24"/>
                <w:szCs w:val="24"/>
              </w:rPr>
              <w:object w:dxaOrig="4440" w:dyaOrig="432" w14:anchorId="0643FB9D">
                <v:shape id="_x0000_i65151" type="#_x0000_t75" style="width:222.1pt;height:21.75pt" o:ole="">
                  <v:imagedata r:id="rId1074" o:title=""/>
                </v:shape>
                <o:OLEObject Type="Embed" ProgID="Equation.DSMT4" ShapeID="_x0000_i65151" DrawAspect="Content" ObjectID="_1689670450" r:id="rId1887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có nghiệm.</w:t>
            </w:r>
          </w:p>
          <w:p w14:paraId="10B7B3A5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8" w:name="c81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2" w:dyaOrig="288" w14:anchorId="79186397">
                <v:shape id="_x0000_i65152" type="#_x0000_t75" style="width:33.95pt;height:14.25pt" o:ole="">
                  <v:imagedata r:id="rId1078" o:title=""/>
                </v:shape>
                <o:OLEObject Type="Embed" ProgID="Equation.DSMT4" ShapeID="_x0000_i65152" DrawAspect="Content" ObjectID="_1689670451" r:id="rId1888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09" w:name="c81b"/>
            <w:bookmarkEnd w:id="408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60" w:dyaOrig="288" w14:anchorId="37B1827B">
                <v:shape id="_x0000_i65153" type="#_x0000_t75" style="width:33.3pt;height:14.25pt" o:ole="">
                  <v:imagedata r:id="rId1080" o:title=""/>
                </v:shape>
                <o:OLEObject Type="Embed" ProgID="Equation.DSMT4" ShapeID="_x0000_i65153" DrawAspect="Content" ObjectID="_1689670452" r:id="rId188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738832" w14:textId="77777777" w:rsidR="00CD71EC" w:rsidRPr="00C44805" w:rsidRDefault="00CD71EC" w:rsidP="004339D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10" w:name="c81c"/>
            <w:bookmarkEnd w:id="409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452" w:dyaOrig="672" w14:anchorId="2FE76E71">
                <v:shape id="_x0000_i65154" type="#_x0000_t75" style="width:72.7pt;height:33.95pt" o:ole="">
                  <v:imagedata r:id="rId1082" o:title=""/>
                </v:shape>
                <o:OLEObject Type="Embed" ProgID="Equation.DSMT4" ShapeID="_x0000_i65154" DrawAspect="Content" ObjectID="_1689670453" r:id="rId1890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1" w:name="c81d"/>
            <w:bookmarkEnd w:id="410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28" w:dyaOrig="672" w14:anchorId="5C84C302">
                <v:shape id="_x0000_i65155" type="#_x0000_t75" style="width:56.4pt;height:33.95pt" o:ole="">
                  <v:imagedata r:id="rId1076" o:title=""/>
                </v:shape>
                <o:OLEObject Type="Embed" ProgID="Equation.DSMT4" ShapeID="_x0000_i65155" DrawAspect="Content" ObjectID="_1689670454" r:id="rId1891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11"/>
          <w:p w14:paraId="553CDC66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AE0272C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Lời giải :......................................................................</w:t>
            </w:r>
          </w:p>
          <w:p w14:paraId="244B8EF7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1B8544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1784EFC6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</w:tc>
      </w:tr>
      <w:tr w:rsidR="00CD71EC" w:rsidRPr="00C44805" w14:paraId="25A3528C" w14:textId="77777777" w:rsidTr="00CD71EC">
        <w:tc>
          <w:tcPr>
            <w:tcW w:w="6091" w:type="dxa"/>
            <w:shd w:val="clear" w:color="auto" w:fill="auto"/>
          </w:tcPr>
          <w:p w14:paraId="2FCCAFB3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412" w:name="c82q"/>
            <w:bookmarkEnd w:id="412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82. </w: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số thực </w:t>
            </w:r>
            <w:r w:rsidRPr="00C44805">
              <w:rPr>
                <w:rFonts w:ascii="Chu Van An" w:hAnsi="Chu Van An" w:cs="Chu Van An"/>
                <w:position w:val="-10"/>
                <w:sz w:val="24"/>
                <w:szCs w:val="24"/>
                <w:lang w:val="vi-VN"/>
              </w:rPr>
              <w:object w:dxaOrig="624" w:dyaOrig="324" w14:anchorId="6C3A1B62">
                <v:shape id="_x0000_i65156" type="#_x0000_t75" style="width:30.55pt;height:15.6pt" o:ole="">
                  <v:imagedata r:id="rId1044" o:title=""/>
                </v:shape>
                <o:OLEObject Type="Embed" ProgID="Equation.DSMT4" ShapeID="_x0000_i65156" DrawAspect="Content" ObjectID="_1689670455" r:id="rId1892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560" w:dyaOrig="288" w14:anchorId="0C3981E1">
                <v:shape id="_x0000_i65157" type="#_x0000_t75" style="width:78.1pt;height:14.25pt" o:ole="">
                  <v:imagedata r:id="rId1046" o:title=""/>
                </v:shape>
                <o:OLEObject Type="Embed" ProgID="Equation.DSMT4" ShapeID="_x0000_i65157" DrawAspect="Content" ObjectID="_1689670456" r:id="rId1893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452" w:dyaOrig="288" w14:anchorId="15385135">
                <v:shape id="_x0000_i65158" type="#_x0000_t75" style="width:72.7pt;height:14.25pt" o:ole="">
                  <v:imagedata r:id="rId1048" o:title=""/>
                </v:shape>
                <o:OLEObject Type="Embed" ProgID="Equation.DSMT4" ShapeID="_x0000_i65158" DrawAspect="Content" ObjectID="_1689670457" r:id="rId1894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số nghiệm thực phân biệt của phương trình </w:t>
            </w:r>
            <w:r w:rsidRPr="00C44805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2076" w:dyaOrig="300" w14:anchorId="2C902822">
                <v:shape id="_x0000_i65159" type="#_x0000_t75" style="width:103.25pt;height:14.95pt" o:ole="">
                  <v:imagedata r:id="rId1050" o:title=""/>
                </v:shape>
                <o:OLEObject Type="Embed" ProgID="Equation.DSMT4" ShapeID="_x0000_i65159" DrawAspect="Content" ObjectID="_1689670458" r:id="rId1895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5A7D36F3" w14:textId="77777777" w:rsidR="00CD71EC" w:rsidRPr="00C44805" w:rsidRDefault="00CD71EC" w:rsidP="004339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413" w:name="c82a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A.  </w:t>
            </w:r>
            <w:r w:rsidRPr="00C44805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180" w:dyaOrig="288" w14:anchorId="31607DF0">
                <v:shape id="_x0000_i65160" type="#_x0000_t75" style="width:8.85pt;height:14.25pt" o:ole="">
                  <v:imagedata r:id="rId1054" o:title=""/>
                </v:shape>
                <o:OLEObject Type="Embed" ProgID="Equation.DSMT4" ShapeID="_x0000_i65160" DrawAspect="Content" ObjectID="_1689670459" r:id="rId1896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14" w:name="c82b"/>
            <w:bookmarkEnd w:id="413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44805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216" w:dyaOrig="252" w14:anchorId="5DCC3501">
                <v:shape id="_x0000_i65161" type="#_x0000_t75" style="width:11.55pt;height:12.9pt" o:ole="">
                  <v:imagedata r:id="rId1056" o:title=""/>
                </v:shape>
                <o:OLEObject Type="Embed" ProgID="Equation.DSMT4" ShapeID="_x0000_i65161" DrawAspect="Content" ObjectID="_1689670460" r:id="rId1897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15" w:name="c82c"/>
            <w:bookmarkEnd w:id="414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44805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144" w:dyaOrig="252" w14:anchorId="7E1A58E0">
                <v:shape id="_x0000_i65162" type="#_x0000_t75" style="width:7.45pt;height:12.9pt" o:ole="">
                  <v:imagedata r:id="rId1058" o:title=""/>
                </v:shape>
                <o:OLEObject Type="Embed" ProgID="Equation.DSMT4" ShapeID="_x0000_i65162" DrawAspect="Content" ObjectID="_1689670461" r:id="rId1898"/>
              </w:object>
            </w:r>
            <w:r w:rsidRPr="00C44805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416" w:name="c82d"/>
            <w:bookmarkEnd w:id="415"/>
            <w:r w:rsidRPr="00C44805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44805">
              <w:rPr>
                <w:rFonts w:ascii="Chu Van An" w:hAnsi="Chu Van An" w:cs="Chu Van An"/>
                <w:b/>
                <w:color w:val="FF0000"/>
                <w:position w:val="-6"/>
                <w:sz w:val="24"/>
                <w:szCs w:val="24"/>
                <w:lang w:val="vi-VN"/>
              </w:rPr>
              <w:object w:dxaOrig="192" w:dyaOrig="288" w14:anchorId="53D090B2">
                <v:shape id="_x0000_i65163" type="#_x0000_t75" style="width:8.85pt;height:14.25pt" o:ole="">
                  <v:imagedata r:id="rId1052" o:title=""/>
                </v:shape>
                <o:OLEObject Type="Embed" ProgID="Equation.DSMT4" ShapeID="_x0000_i65163" DrawAspect="Content" ObjectID="_1689670462" r:id="rId1899"/>
              </w:object>
            </w:r>
            <w:r w:rsidRPr="00C44805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416"/>
          <w:p w14:paraId="10B1E8B7" w14:textId="77777777" w:rsidR="00CD71EC" w:rsidRPr="00C44805" w:rsidRDefault="00CD71EC" w:rsidP="004339D5">
            <w:pPr>
              <w:mirrorIndents/>
              <w:rPr>
                <w:rFonts w:ascii="Chu Van An" w:hAnsi="Chu Van An" w:cs="Chu Van An"/>
                <w:b/>
                <w:color w:val="8B008B"/>
                <w:sz w:val="24"/>
                <w:szCs w:val="24"/>
              </w:rPr>
            </w:pPr>
          </w:p>
        </w:tc>
        <w:tc>
          <w:tcPr>
            <w:tcW w:w="4819" w:type="dxa"/>
            <w:shd w:val="clear" w:color="auto" w:fill="auto"/>
          </w:tcPr>
          <w:p w14:paraId="14395F31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Lời giải :......................................................................</w:t>
            </w:r>
          </w:p>
          <w:p w14:paraId="7805A2CE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0B43A808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t>......................................................................................</w:t>
            </w:r>
          </w:p>
          <w:p w14:paraId="3D9203A9" w14:textId="77777777" w:rsidR="00CD71EC" w:rsidRPr="00C44805" w:rsidRDefault="00CD71EC" w:rsidP="004339D5">
            <w:pPr>
              <w:spacing w:before="200"/>
              <w:mirrorIndents/>
              <w:rPr>
                <w:rFonts w:ascii="Chu Van An" w:hAnsi="Chu Van An" w:cs="Chu Van An"/>
                <w:color w:val="0000FF"/>
                <w:sz w:val="20"/>
              </w:rPr>
            </w:pPr>
            <w:r w:rsidRPr="00C44805">
              <w:rPr>
                <w:rFonts w:ascii="Chu Van An" w:hAnsi="Chu Van An" w:cs="Chu Van An"/>
                <w:color w:val="0000FF"/>
                <w:sz w:val="20"/>
              </w:rPr>
              <w:lastRenderedPageBreak/>
              <w:t>......................................................................................</w:t>
            </w:r>
          </w:p>
        </w:tc>
      </w:tr>
    </w:tbl>
    <w:p w14:paraId="2E64F827" w14:textId="77777777" w:rsidR="000325E3" w:rsidRPr="00E80FF9" w:rsidRDefault="000325E3" w:rsidP="000325E3">
      <w:pPr>
        <w:spacing w:line="276" w:lineRule="auto"/>
        <w:jc w:val="both"/>
        <w:rPr>
          <w:rFonts w:ascii="Chu Van An" w:hAnsi="Chu Van An" w:cs="Chu Van An"/>
          <w:b/>
          <w:color w:val="0000FF"/>
        </w:rPr>
      </w:pPr>
    </w:p>
    <w:p w14:paraId="015B28BE" w14:textId="77777777" w:rsidR="00140DD7" w:rsidRPr="00E80FF9" w:rsidRDefault="00140DD7" w:rsidP="00140DD7">
      <w:pPr>
        <w:spacing w:line="276" w:lineRule="auto"/>
        <w:ind w:left="992"/>
        <w:jc w:val="center"/>
        <w:rPr>
          <w:rFonts w:ascii="Chu Van An" w:hAnsi="Chu Van An" w:cs="Chu Van An"/>
          <w:b/>
          <w:color w:val="0000FF"/>
        </w:rPr>
      </w:pPr>
    </w:p>
    <w:p w14:paraId="3343A4A9" w14:textId="3996970F" w:rsidR="00E76256" w:rsidRPr="00E80FF9" w:rsidRDefault="00E76256" w:rsidP="004C4F30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</w:rPr>
      </w:pPr>
    </w:p>
    <w:sectPr w:rsidR="00E76256" w:rsidRPr="00E80FF9">
      <w:headerReference w:type="default" r:id="rId1900"/>
      <w:footerReference w:type="default" r:id="rId1901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CADE9C" w14:textId="77777777" w:rsidR="008708B0" w:rsidRDefault="008708B0">
      <w:pPr>
        <w:spacing w:after="0" w:line="240" w:lineRule="auto"/>
      </w:pPr>
      <w:r>
        <w:separator/>
      </w:r>
    </w:p>
  </w:endnote>
  <w:endnote w:type="continuationSeparator" w:id="0">
    <w:p w14:paraId="30F6BD89" w14:textId="77777777" w:rsidR="008708B0" w:rsidRDefault="008708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2EC77CC2" w:rsidR="00D50533" w:rsidRPr="00E76256" w:rsidRDefault="00B220D9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339E625B">
              <wp:simplePos x="0" y="0"/>
              <wp:positionH relativeFrom="column">
                <wp:posOffset>-25400</wp:posOffset>
              </wp:positionH>
              <wp:positionV relativeFrom="paragraph">
                <wp:posOffset>-75565</wp:posOffset>
              </wp:positionV>
              <wp:extent cx="57150" cy="47625"/>
              <wp:effectExtent l="0" t="0" r="19050" b="28575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150" cy="4762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37334E18" id="Oval 17" o:spid="_x0000_s1218" style="position:absolute;margin-left:-2pt;margin-top:-5.95pt;width:4.5pt;height:3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1E375EA8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19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>
      <w:rPr>
        <w:color w:val="000000"/>
      </w:rPr>
      <w:t xml:space="preserve">      </w:t>
    </w:r>
    <w:r w:rsidR="00D50533">
      <w:rPr>
        <w:b/>
        <w:color w:val="0000CC"/>
        <w:sz w:val="28"/>
        <w:szCs w:val="28"/>
      </w:rPr>
      <w:t xml:space="preserve"> </w:t>
    </w:r>
    <w:r w:rsidR="00D50533">
      <w:rPr>
        <w:b/>
        <w:color w:val="0000CC"/>
        <w:sz w:val="28"/>
        <w:szCs w:val="28"/>
      </w:rPr>
      <w:fldChar w:fldCharType="begin"/>
    </w:r>
    <w:r w:rsidR="00D50533">
      <w:rPr>
        <w:b/>
        <w:color w:val="0000CC"/>
        <w:sz w:val="28"/>
        <w:szCs w:val="28"/>
      </w:rPr>
      <w:instrText>PAGE</w:instrText>
    </w:r>
    <w:r w:rsidR="00D50533">
      <w:rPr>
        <w:b/>
        <w:color w:val="0000CC"/>
        <w:sz w:val="28"/>
        <w:szCs w:val="28"/>
      </w:rPr>
      <w:fldChar w:fldCharType="separate"/>
    </w:r>
    <w:r w:rsidR="00654FB6">
      <w:rPr>
        <w:b/>
        <w:noProof/>
        <w:color w:val="0000CC"/>
        <w:sz w:val="28"/>
        <w:szCs w:val="28"/>
      </w:rPr>
      <w:t>27</w:t>
    </w:r>
    <w:r w:rsidR="00D50533">
      <w:rPr>
        <w:b/>
        <w:color w:val="0000CC"/>
        <w:sz w:val="28"/>
        <w:szCs w:val="28"/>
      </w:rPr>
      <w:fldChar w:fldCharType="end"/>
    </w:r>
    <w:r w:rsidR="00D50533">
      <w:rPr>
        <w:b/>
        <w:color w:val="0000CC"/>
        <w:sz w:val="28"/>
        <w:szCs w:val="28"/>
      </w:rPr>
      <w:t xml:space="preserve">        </w:t>
    </w:r>
    <w:r w:rsidR="00D50533"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="00D50533" w:rsidRPr="00E76256">
      <w:rPr>
        <w:b/>
        <w:color w:val="0000CC"/>
        <w:sz w:val="20"/>
        <w:szCs w:val="20"/>
      </w:rPr>
      <w:t xml:space="preserve"> - Zalo chia s</w:t>
    </w:r>
    <w:r w:rsidR="00D50533"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 w:rsidR="00D50533"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="00D50533" w:rsidRPr="00E76256">
      <w:rPr>
        <w:b/>
        <w:color w:val="0000CC"/>
        <w:sz w:val="20"/>
        <w:szCs w:val="20"/>
      </w:rPr>
      <w:t xml:space="preserve"> 0774860155</w:t>
    </w:r>
    <w:r w:rsidR="00D50533" w:rsidRPr="00E76256">
      <w:rPr>
        <w:color w:val="000000"/>
        <w:sz w:val="20"/>
        <w:szCs w:val="20"/>
      </w:rPr>
      <w:tab/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20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21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22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23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24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25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26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D50533">
      <w:rPr>
        <w:color w:val="000000"/>
        <w:sz w:val="20"/>
        <w:szCs w:val="20"/>
      </w:rPr>
      <w:tab/>
    </w:r>
    <w:r w:rsidR="00D50533">
      <w:rPr>
        <w:color w:val="000000"/>
        <w:sz w:val="20"/>
        <w:szCs w:val="20"/>
      </w:rPr>
      <w:tab/>
    </w:r>
  </w:p>
  <w:p w14:paraId="56C4B6EA" w14:textId="77777777" w:rsidR="00D50533" w:rsidRDefault="00D5053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C4809C" w14:textId="77777777" w:rsidR="008708B0" w:rsidRDefault="008708B0">
      <w:pPr>
        <w:spacing w:after="0" w:line="240" w:lineRule="auto"/>
      </w:pPr>
      <w:r>
        <w:separator/>
      </w:r>
    </w:p>
  </w:footnote>
  <w:footnote w:type="continuationSeparator" w:id="0">
    <w:p w14:paraId="68796E0A" w14:textId="77777777" w:rsidR="008708B0" w:rsidRDefault="008708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071F263B" w:rsidR="00D50533" w:rsidRDefault="00B220D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5462F4FB">
              <wp:simplePos x="0" y="0"/>
              <wp:positionH relativeFrom="column">
                <wp:posOffset>-16510</wp:posOffset>
              </wp:positionH>
              <wp:positionV relativeFrom="paragraph">
                <wp:posOffset>280035</wp:posOffset>
              </wp:positionV>
              <wp:extent cx="53340" cy="47625"/>
              <wp:effectExtent l="0" t="0" r="22860" b="28575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340" cy="4762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D50533" w:rsidRDefault="00D50533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7F8EBCA" id="Oval 2" o:spid="_x0000_s1179" style="position:absolute;left:0;text-align:left;margin-left:-1.3pt;margin-top:22.05pt;width:4.2pt;height: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D50533" w:rsidRDefault="00D50533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D50533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D50533" w:rsidRDefault="00D50533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D50533" w:rsidRDefault="00D50533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D50533" w:rsidRDefault="00D5053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D50533" w:rsidRDefault="00D50533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80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">
              <v:group id="Group 926" o:spid="_x0000_s1181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182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83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18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18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18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187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8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8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9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91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92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193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194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19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19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19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198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D50533" w:rsidRDefault="00D50533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199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00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0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02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0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0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0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06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07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08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09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1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1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D50533" w:rsidRDefault="00D50533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12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1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D50533" w:rsidRDefault="00D50533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14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D50533" w:rsidRDefault="00D50533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15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D50533" w:rsidRDefault="00D50533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D50533" w:rsidRDefault="00D50533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16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D50533" w:rsidRDefault="00D50533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335AD80B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D50533" w:rsidRPr="00A942B2" w:rsidRDefault="00D50533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17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4TCk5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D50533" w:rsidRPr="00A942B2" w:rsidRDefault="00D50533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12EF44C3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 w:rsidR="00D50533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111CE137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74" type="#_x0000_t75" style="width:450.35pt;height:450.35pt" o:bullet="t">
        <v:imagedata r:id="rId1" o:title="fa-check-square-o_600"/>
      </v:shape>
    </w:pict>
  </w:numPicBullet>
  <w:numPicBullet w:numPicBulletId="1">
    <w:pict>
      <v:shape w14:anchorId="46278CEB" id="_x0000_i1975" type="#_x0000_t75" style="width:61.8pt;height:42.1pt" o:bullet="t">
        <v:imagedata r:id="rId2" o:title="nut"/>
      </v:shape>
    </w:pict>
  </w:numPicBullet>
  <w:abstractNum w:abstractNumId="0" w15:restartNumberingAfterBreak="0">
    <w:nsid w:val="00C24254"/>
    <w:multiLevelType w:val="hybridMultilevel"/>
    <w:tmpl w:val="A37AECAE"/>
    <w:lvl w:ilvl="0" w:tplc="55F40D7A">
      <w:start w:val="1"/>
      <w:numFmt w:val="bullet"/>
      <w:lvlText w:val="m"/>
      <w:lvlJc w:val="left"/>
      <w:pPr>
        <w:ind w:left="1854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11A6C50"/>
    <w:multiLevelType w:val="hybridMultilevel"/>
    <w:tmpl w:val="1D92DB6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B56CC0"/>
    <w:multiLevelType w:val="hybridMultilevel"/>
    <w:tmpl w:val="C17062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6167C5"/>
    <w:multiLevelType w:val="hybridMultilevel"/>
    <w:tmpl w:val="6408E66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5896B4D"/>
    <w:multiLevelType w:val="hybridMultilevel"/>
    <w:tmpl w:val="7C5E90BE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5D1356C"/>
    <w:multiLevelType w:val="hybridMultilevel"/>
    <w:tmpl w:val="EEB2B8EC"/>
    <w:lvl w:ilvl="0" w:tplc="E8E4F18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9F4146"/>
    <w:multiLevelType w:val="hybridMultilevel"/>
    <w:tmpl w:val="ACE2EF24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CA2C9A"/>
    <w:multiLevelType w:val="hybridMultilevel"/>
    <w:tmpl w:val="9A0A0380"/>
    <w:lvl w:ilvl="0" w:tplc="9210011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3B26FB"/>
    <w:multiLevelType w:val="hybridMultilevel"/>
    <w:tmpl w:val="7F3C9984"/>
    <w:lvl w:ilvl="0" w:tplc="95B4A6E0">
      <w:start w:val="1"/>
      <w:numFmt w:val="bullet"/>
      <w:lvlText w:val="-"/>
      <w:lvlJc w:val="left"/>
      <w:pPr>
        <w:ind w:left="720" w:hanging="360"/>
      </w:pPr>
      <w:rPr>
        <w:rFonts w:ascii="Chu Van An" w:eastAsia="Chu Van An" w:hAnsi="Chu Van An" w:cs="Chu Van An" w:hint="default"/>
        <w:b/>
        <w:color w:val="0000CC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DC456C"/>
    <w:multiLevelType w:val="hybridMultilevel"/>
    <w:tmpl w:val="F44222DE"/>
    <w:lvl w:ilvl="0" w:tplc="FCB2D306">
      <w:start w:val="1"/>
      <w:numFmt w:val="bullet"/>
      <w:lvlText w:val="s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18A6DEB"/>
    <w:multiLevelType w:val="hybridMultilevel"/>
    <w:tmpl w:val="51128892"/>
    <w:lvl w:ilvl="0" w:tplc="838023B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8CF59D8"/>
    <w:multiLevelType w:val="hybridMultilevel"/>
    <w:tmpl w:val="845C3F1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29765877"/>
    <w:multiLevelType w:val="hybridMultilevel"/>
    <w:tmpl w:val="12EE78A6"/>
    <w:lvl w:ilvl="0" w:tplc="55F40D7A">
      <w:start w:val="1"/>
      <w:numFmt w:val="bullet"/>
      <w:lvlText w:val="m"/>
      <w:lvlJc w:val="left"/>
      <w:pPr>
        <w:ind w:left="1287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9B0075D"/>
    <w:multiLevelType w:val="hybridMultilevel"/>
    <w:tmpl w:val="675CACAC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C197B67"/>
    <w:multiLevelType w:val="hybridMultilevel"/>
    <w:tmpl w:val="E774D184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D03065B"/>
    <w:multiLevelType w:val="hybridMultilevel"/>
    <w:tmpl w:val="1B84DEE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F03397A"/>
    <w:multiLevelType w:val="hybridMultilevel"/>
    <w:tmpl w:val="961E76A0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F674482"/>
    <w:multiLevelType w:val="hybridMultilevel"/>
    <w:tmpl w:val="D7543EF6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31A3015D"/>
    <w:multiLevelType w:val="hybridMultilevel"/>
    <w:tmpl w:val="D6DA2A8C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27B4A3D"/>
    <w:multiLevelType w:val="hybridMultilevel"/>
    <w:tmpl w:val="04AC8F06"/>
    <w:lvl w:ilvl="0" w:tplc="7294F6C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5930CC1"/>
    <w:multiLevelType w:val="hybridMultilevel"/>
    <w:tmpl w:val="00E0E21E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3DCA3E75"/>
    <w:multiLevelType w:val="hybridMultilevel"/>
    <w:tmpl w:val="7DEA18C8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CE42A9"/>
    <w:multiLevelType w:val="hybridMultilevel"/>
    <w:tmpl w:val="21E0F7E2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3E19797C"/>
    <w:multiLevelType w:val="hybridMultilevel"/>
    <w:tmpl w:val="A5EE41EA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9131DD3"/>
    <w:multiLevelType w:val="hybridMultilevel"/>
    <w:tmpl w:val="AF92099E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AB41AD5"/>
    <w:multiLevelType w:val="hybridMultilevel"/>
    <w:tmpl w:val="42702178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FF95836"/>
    <w:multiLevelType w:val="hybridMultilevel"/>
    <w:tmpl w:val="B87CE4B4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578A2332"/>
    <w:multiLevelType w:val="hybridMultilevel"/>
    <w:tmpl w:val="F642F6C6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522954"/>
    <w:multiLevelType w:val="hybridMultilevel"/>
    <w:tmpl w:val="7990259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052D85"/>
    <w:multiLevelType w:val="hybridMultilevel"/>
    <w:tmpl w:val="0D2CB6E4"/>
    <w:lvl w:ilvl="0" w:tplc="838023B4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6986170E"/>
    <w:multiLevelType w:val="hybridMultilevel"/>
    <w:tmpl w:val="64E4FAEC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9D00F97"/>
    <w:multiLevelType w:val="hybridMultilevel"/>
    <w:tmpl w:val="8ABCFA82"/>
    <w:lvl w:ilvl="0" w:tplc="4504FD28">
      <w:numFmt w:val="bullet"/>
      <w:lvlText w:val=""/>
      <w:lvlJc w:val="left"/>
      <w:pPr>
        <w:ind w:left="786" w:hanging="360"/>
      </w:pPr>
      <w:rPr>
        <w:rFonts w:ascii="Wingdings" w:eastAsia="Twentieth Century" w:hAnsi="Wingdings" w:cs="Chu Van An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2" w15:restartNumberingAfterBreak="0">
    <w:nsid w:val="6C205498"/>
    <w:multiLevelType w:val="hybridMultilevel"/>
    <w:tmpl w:val="D2B88F6C"/>
    <w:lvl w:ilvl="0" w:tplc="67F6CA3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092D28"/>
    <w:multiLevelType w:val="hybridMultilevel"/>
    <w:tmpl w:val="AE30E178"/>
    <w:lvl w:ilvl="0" w:tplc="18BE9DAE">
      <w:numFmt w:val="bullet"/>
      <w:lvlText w:val=""/>
      <w:lvlJc w:val="left"/>
      <w:pPr>
        <w:ind w:left="720" w:hanging="360"/>
      </w:pPr>
      <w:rPr>
        <w:rFonts w:ascii="Wingdings" w:eastAsia="Twentieth Century" w:hAnsi="Wingdings" w:cs="Twentieth Century" w:hint="default"/>
        <w:b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1B3DE5"/>
    <w:multiLevelType w:val="hybridMultilevel"/>
    <w:tmpl w:val="F52A0A02"/>
    <w:lvl w:ilvl="0" w:tplc="3118B0F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0ED0AB8"/>
    <w:multiLevelType w:val="hybridMultilevel"/>
    <w:tmpl w:val="D7E8827A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73637395"/>
    <w:multiLevelType w:val="hybridMultilevel"/>
    <w:tmpl w:val="C5922488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AF56BD5"/>
    <w:multiLevelType w:val="hybridMultilevel"/>
    <w:tmpl w:val="2990DB0C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FD84500"/>
    <w:multiLevelType w:val="hybridMultilevel"/>
    <w:tmpl w:val="8B304478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EE1130"/>
    <w:multiLevelType w:val="hybridMultilevel"/>
    <w:tmpl w:val="B3127200"/>
    <w:lvl w:ilvl="0" w:tplc="5A62D736">
      <w:numFmt w:val="bullet"/>
      <w:lvlText w:val=""/>
      <w:lvlJc w:val="left"/>
      <w:pPr>
        <w:ind w:left="765" w:hanging="405"/>
      </w:pPr>
      <w:rPr>
        <w:rFonts w:ascii="Wingdings" w:eastAsia="Twentieth Century" w:hAnsi="Wingdings" w:cs="Twentieth Century" w:hint="default"/>
        <w:color w:val="0000CC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9"/>
  </w:num>
  <w:num w:numId="3">
    <w:abstractNumId w:val="35"/>
  </w:num>
  <w:num w:numId="4">
    <w:abstractNumId w:val="13"/>
  </w:num>
  <w:num w:numId="5">
    <w:abstractNumId w:val="30"/>
  </w:num>
  <w:num w:numId="6">
    <w:abstractNumId w:val="17"/>
  </w:num>
  <w:num w:numId="7">
    <w:abstractNumId w:val="25"/>
  </w:num>
  <w:num w:numId="8">
    <w:abstractNumId w:val="16"/>
  </w:num>
  <w:num w:numId="9">
    <w:abstractNumId w:val="8"/>
  </w:num>
  <w:num w:numId="10">
    <w:abstractNumId w:val="2"/>
  </w:num>
  <w:num w:numId="11">
    <w:abstractNumId w:val="36"/>
  </w:num>
  <w:num w:numId="12">
    <w:abstractNumId w:val="14"/>
  </w:num>
  <w:num w:numId="13">
    <w:abstractNumId w:val="3"/>
  </w:num>
  <w:num w:numId="14">
    <w:abstractNumId w:val="11"/>
  </w:num>
  <w:num w:numId="15">
    <w:abstractNumId w:val="26"/>
  </w:num>
  <w:num w:numId="16">
    <w:abstractNumId w:val="20"/>
  </w:num>
  <w:num w:numId="17">
    <w:abstractNumId w:val="12"/>
  </w:num>
  <w:num w:numId="18">
    <w:abstractNumId w:val="0"/>
  </w:num>
  <w:num w:numId="19">
    <w:abstractNumId w:val="18"/>
  </w:num>
  <w:num w:numId="20">
    <w:abstractNumId w:val="24"/>
  </w:num>
  <w:num w:numId="21">
    <w:abstractNumId w:val="23"/>
  </w:num>
  <w:num w:numId="22">
    <w:abstractNumId w:val="4"/>
  </w:num>
  <w:num w:numId="23">
    <w:abstractNumId w:val="15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</w:num>
  <w:num w:numId="28">
    <w:abstractNumId w:val="10"/>
  </w:num>
  <w:num w:numId="29">
    <w:abstractNumId w:val="5"/>
  </w:num>
  <w:num w:numId="3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</w:num>
  <w:num w:numId="32">
    <w:abstractNumId w:val="27"/>
  </w:num>
  <w:num w:numId="33">
    <w:abstractNumId w:val="32"/>
  </w:num>
  <w:num w:numId="34">
    <w:abstractNumId w:val="29"/>
  </w:num>
  <w:num w:numId="35">
    <w:abstractNumId w:val="31"/>
  </w:num>
  <w:num w:numId="36">
    <w:abstractNumId w:val="6"/>
  </w:num>
  <w:num w:numId="37">
    <w:abstractNumId w:val="38"/>
  </w:num>
  <w:num w:numId="38">
    <w:abstractNumId w:val="1"/>
  </w:num>
  <w:num w:numId="39">
    <w:abstractNumId w:val="39"/>
  </w:num>
  <w:num w:numId="40">
    <w:abstractNumId w:val="21"/>
  </w:num>
  <w:num w:numId="41">
    <w:abstractNumId w:val="33"/>
  </w:num>
  <w:num w:numId="42">
    <w:abstractNumId w:val="3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E85"/>
    <w:rsid w:val="000303AC"/>
    <w:rsid w:val="000325E3"/>
    <w:rsid w:val="00037692"/>
    <w:rsid w:val="00113696"/>
    <w:rsid w:val="00140DD7"/>
    <w:rsid w:val="0019446F"/>
    <w:rsid w:val="0020133B"/>
    <w:rsid w:val="00215B50"/>
    <w:rsid w:val="002365AB"/>
    <w:rsid w:val="002A20B0"/>
    <w:rsid w:val="002C6A0F"/>
    <w:rsid w:val="0030110E"/>
    <w:rsid w:val="004B1E1B"/>
    <w:rsid w:val="004C4F30"/>
    <w:rsid w:val="006356CB"/>
    <w:rsid w:val="00644664"/>
    <w:rsid w:val="00654FB6"/>
    <w:rsid w:val="006C6061"/>
    <w:rsid w:val="00737FB4"/>
    <w:rsid w:val="00775A4B"/>
    <w:rsid w:val="0078298F"/>
    <w:rsid w:val="007A7E85"/>
    <w:rsid w:val="007C4167"/>
    <w:rsid w:val="007C7644"/>
    <w:rsid w:val="00815DA4"/>
    <w:rsid w:val="00832985"/>
    <w:rsid w:val="00846915"/>
    <w:rsid w:val="008708B0"/>
    <w:rsid w:val="008C54C1"/>
    <w:rsid w:val="008E31E2"/>
    <w:rsid w:val="0097558B"/>
    <w:rsid w:val="0098483E"/>
    <w:rsid w:val="009B76F5"/>
    <w:rsid w:val="00A50243"/>
    <w:rsid w:val="00A942B2"/>
    <w:rsid w:val="00AD55FC"/>
    <w:rsid w:val="00AE189A"/>
    <w:rsid w:val="00AF6E38"/>
    <w:rsid w:val="00B220D9"/>
    <w:rsid w:val="00B23917"/>
    <w:rsid w:val="00B60BC0"/>
    <w:rsid w:val="00B77C21"/>
    <w:rsid w:val="00C316EA"/>
    <w:rsid w:val="00C5479F"/>
    <w:rsid w:val="00CD71EC"/>
    <w:rsid w:val="00D26173"/>
    <w:rsid w:val="00D4412A"/>
    <w:rsid w:val="00D50533"/>
    <w:rsid w:val="00D76EBD"/>
    <w:rsid w:val="00D93FEB"/>
    <w:rsid w:val="00E62913"/>
    <w:rsid w:val="00E76256"/>
    <w:rsid w:val="00E80FF9"/>
    <w:rsid w:val="00EA5346"/>
    <w:rsid w:val="00EB5557"/>
    <w:rsid w:val="00F86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0B2DF35D-890D-478E-8441-E418E8F3C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46F"/>
    <w:rPr>
      <w:rFonts w:ascii="Tahoma" w:hAnsi="Tahoma" w:cs="Tahoma"/>
      <w:sz w:val="16"/>
      <w:szCs w:val="16"/>
    </w:rPr>
  </w:style>
  <w:style w:type="character" w:customStyle="1" w:styleId="NormalWebChar">
    <w:name w:val="Normal (Web) Char"/>
    <w:link w:val="NormalWeb"/>
    <w:uiPriority w:val="99"/>
    <w:locked/>
    <w:rsid w:val="00140DD7"/>
    <w:rPr>
      <w:sz w:val="24"/>
      <w:szCs w:val="24"/>
    </w:rPr>
  </w:style>
  <w:style w:type="paragraph" w:styleId="NormalWeb">
    <w:name w:val="Normal (Web)"/>
    <w:basedOn w:val="Normal"/>
    <w:link w:val="NormalWebChar"/>
    <w:uiPriority w:val="99"/>
    <w:unhideWhenUsed/>
    <w:rsid w:val="00140DD7"/>
    <w:pPr>
      <w:spacing w:before="100" w:beforeAutospacing="1" w:after="100" w:afterAutospacing="1" w:line="240" w:lineRule="auto"/>
    </w:pPr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A5346"/>
    <w:rPr>
      <w:color w:val="4E6E1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A5346"/>
    <w:rPr>
      <w:color w:val="75A42D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A5346"/>
    <w:rPr>
      <w:color w:val="75A42D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A5346"/>
    <w:rPr>
      <w:color w:val="75A42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A5346"/>
    <w:rPr>
      <w:smallCaps/>
      <w:color w:val="75A42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A5346"/>
    <w:rPr>
      <w:i/>
      <w:smallCaps/>
      <w:color w:val="4E6E1E"/>
    </w:rPr>
  </w:style>
  <w:style w:type="character" w:customStyle="1" w:styleId="TitleChar">
    <w:name w:val="Title Char"/>
    <w:basedOn w:val="DefaultParagraphFont"/>
    <w:link w:val="Title"/>
    <w:uiPriority w:val="10"/>
    <w:rsid w:val="00EA5346"/>
    <w:rPr>
      <w:smallCaps/>
      <w:color w:val="134770"/>
      <w:sz w:val="72"/>
      <w:szCs w:val="72"/>
    </w:rPr>
  </w:style>
  <w:style w:type="character" w:customStyle="1" w:styleId="SubtitleChar">
    <w:name w:val="Subtitle Char"/>
    <w:basedOn w:val="DefaultParagraphFont"/>
    <w:link w:val="Subtitle"/>
    <w:uiPriority w:val="11"/>
    <w:rsid w:val="00EA5346"/>
    <w:rPr>
      <w:color w:val="9ACD4C"/>
      <w:sz w:val="28"/>
      <w:szCs w:val="28"/>
    </w:rPr>
  </w:style>
  <w:style w:type="paragraph" w:customStyle="1" w:styleId="ListParagraph1">
    <w:name w:val="List Paragraph1"/>
    <w:basedOn w:val="Normal"/>
    <w:qFormat/>
    <w:rsid w:val="00CD71EC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1">
    <w:name w:val="List Paragraph Char1"/>
    <w:uiPriority w:val="34"/>
    <w:qFormat/>
    <w:rsid w:val="00CD71EC"/>
    <w:rPr>
      <w:rFonts w:eastAsiaTheme="minorHAnsi" w:cstheme="minorBidi"/>
      <w:sz w:val="24"/>
      <w:szCs w:val="22"/>
      <w:lang w:val="vi-VN" w:eastAsia="en-US" w:bidi="ar-SA"/>
    </w:rPr>
  </w:style>
  <w:style w:type="paragraph" w:customStyle="1" w:styleId="Normal0">
    <w:name w:val="Normal_0"/>
    <w:qFormat/>
    <w:rsid w:val="00CD71EC"/>
    <w:pPr>
      <w:widowControl w:val="0"/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paragraph" w:styleId="NoSpacing">
    <w:name w:val="No Spacing"/>
    <w:qFormat/>
    <w:rsid w:val="00CD71EC"/>
    <w:pPr>
      <w:spacing w:after="0" w:line="240" w:lineRule="auto"/>
    </w:pPr>
    <w:rPr>
      <w:rFonts w:ascii="Times New Roman" w:eastAsia="Arial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44.wmf"/><Relationship Id="rId1827" Type="http://schemas.openxmlformats.org/officeDocument/2006/relationships/oleObject" Target="embeddings/oleObject1046.bin"/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111.bin"/><Relationship Id="rId268" Type="http://schemas.openxmlformats.org/officeDocument/2006/relationships/oleObject" Target="embeddings/oleObject166.bin"/><Relationship Id="rId475" Type="http://schemas.openxmlformats.org/officeDocument/2006/relationships/image" Target="media/image198.wmf"/><Relationship Id="rId682" Type="http://schemas.openxmlformats.org/officeDocument/2006/relationships/oleObject" Target="embeddings/oleObject384.bin"/><Relationship Id="rId128" Type="http://schemas.openxmlformats.org/officeDocument/2006/relationships/oleObject" Target="embeddings/oleObject78.bin"/><Relationship Id="rId335" Type="http://schemas.openxmlformats.org/officeDocument/2006/relationships/image" Target="media/image131.wmf"/><Relationship Id="rId542" Type="http://schemas.openxmlformats.org/officeDocument/2006/relationships/image" Target="media/image225.wmf"/><Relationship Id="rId987" Type="http://schemas.openxmlformats.org/officeDocument/2006/relationships/oleObject" Target="embeddings/oleObject548.bin"/><Relationship Id="rId1172" Type="http://schemas.openxmlformats.org/officeDocument/2006/relationships/oleObject" Target="embeddings/oleObject634.bin"/><Relationship Id="rId402" Type="http://schemas.openxmlformats.org/officeDocument/2006/relationships/image" Target="media/image163.wmf"/><Relationship Id="rId847" Type="http://schemas.openxmlformats.org/officeDocument/2006/relationships/image" Target="media/image364.wmf"/><Relationship Id="rId1032" Type="http://schemas.openxmlformats.org/officeDocument/2006/relationships/image" Target="media/image457.wmf"/><Relationship Id="rId1477" Type="http://schemas.openxmlformats.org/officeDocument/2006/relationships/oleObject" Target="embeddings/oleObject851.bin"/><Relationship Id="rId1684" Type="http://schemas.openxmlformats.org/officeDocument/2006/relationships/image" Target="media/image724.wmf"/><Relationship Id="rId1891" Type="http://schemas.openxmlformats.org/officeDocument/2006/relationships/oleObject" Target="embeddings/oleObject1110.bin"/><Relationship Id="rId707" Type="http://schemas.openxmlformats.org/officeDocument/2006/relationships/oleObject" Target="embeddings/oleObject397.bin"/><Relationship Id="rId914" Type="http://schemas.openxmlformats.org/officeDocument/2006/relationships/image" Target="media/image396.wmf"/><Relationship Id="rId1337" Type="http://schemas.openxmlformats.org/officeDocument/2006/relationships/oleObject" Target="embeddings/oleObject753.bin"/><Relationship Id="rId1544" Type="http://schemas.openxmlformats.org/officeDocument/2006/relationships/image" Target="media/image655.wmf"/><Relationship Id="rId1751" Type="http://schemas.openxmlformats.org/officeDocument/2006/relationships/image" Target="media/image754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593.wmf"/><Relationship Id="rId1611" Type="http://schemas.openxmlformats.org/officeDocument/2006/relationships/oleObject" Target="embeddings/oleObject918.bin"/><Relationship Id="rId1849" Type="http://schemas.openxmlformats.org/officeDocument/2006/relationships/oleObject" Target="embeddings/oleObject1068.bin"/><Relationship Id="rId192" Type="http://schemas.openxmlformats.org/officeDocument/2006/relationships/oleObject" Target="embeddings/oleObject128.bin"/><Relationship Id="rId1709" Type="http://schemas.openxmlformats.org/officeDocument/2006/relationships/image" Target="media/image733.wmf"/><Relationship Id="rId497" Type="http://schemas.openxmlformats.org/officeDocument/2006/relationships/oleObject" Target="embeddings/oleObject286.bin"/><Relationship Id="rId357" Type="http://schemas.openxmlformats.org/officeDocument/2006/relationships/image" Target="media/image142.wmf"/><Relationship Id="rId1194" Type="http://schemas.openxmlformats.org/officeDocument/2006/relationships/oleObject" Target="embeddings/oleObject645.bin"/><Relationship Id="rId217" Type="http://schemas.openxmlformats.org/officeDocument/2006/relationships/image" Target="media/image72.wmf"/><Relationship Id="rId564" Type="http://schemas.openxmlformats.org/officeDocument/2006/relationships/image" Target="media/image236.wmf"/><Relationship Id="rId771" Type="http://schemas.openxmlformats.org/officeDocument/2006/relationships/oleObject" Target="embeddings/oleObject439.bin"/><Relationship Id="rId869" Type="http://schemas.openxmlformats.org/officeDocument/2006/relationships/oleObject" Target="embeddings/oleObject490.bin"/><Relationship Id="rId1499" Type="http://schemas.openxmlformats.org/officeDocument/2006/relationships/oleObject" Target="embeddings/oleObject862.bin"/><Relationship Id="rId424" Type="http://schemas.openxmlformats.org/officeDocument/2006/relationships/image" Target="media/image174.wmf"/><Relationship Id="rId631" Type="http://schemas.openxmlformats.org/officeDocument/2006/relationships/oleObject" Target="embeddings/oleObject358.bin"/><Relationship Id="rId729" Type="http://schemas.openxmlformats.org/officeDocument/2006/relationships/oleObject" Target="embeddings/oleObject408.bin"/><Relationship Id="rId1054" Type="http://schemas.openxmlformats.org/officeDocument/2006/relationships/image" Target="media/image468.wmf"/><Relationship Id="rId1261" Type="http://schemas.openxmlformats.org/officeDocument/2006/relationships/oleObject" Target="embeddings/oleObject696.bin"/><Relationship Id="rId1359" Type="http://schemas.openxmlformats.org/officeDocument/2006/relationships/oleObject" Target="embeddings/oleObject775.bin"/><Relationship Id="rId936" Type="http://schemas.openxmlformats.org/officeDocument/2006/relationships/image" Target="media/image407.wmf"/><Relationship Id="rId1121" Type="http://schemas.openxmlformats.org/officeDocument/2006/relationships/oleObject" Target="embeddings/oleObject614.bin"/><Relationship Id="rId1219" Type="http://schemas.openxmlformats.org/officeDocument/2006/relationships/image" Target="media/image554.wmf"/><Relationship Id="rId1566" Type="http://schemas.openxmlformats.org/officeDocument/2006/relationships/image" Target="media/image666.wmf"/><Relationship Id="rId1773" Type="http://schemas.openxmlformats.org/officeDocument/2006/relationships/oleObject" Target="embeddings/oleObject1004.bin"/><Relationship Id="rId65" Type="http://schemas.openxmlformats.org/officeDocument/2006/relationships/oleObject" Target="embeddings/oleObject38.bin"/><Relationship Id="rId1426" Type="http://schemas.openxmlformats.org/officeDocument/2006/relationships/image" Target="media/image604.wmf"/><Relationship Id="rId1633" Type="http://schemas.openxmlformats.org/officeDocument/2006/relationships/oleObject" Target="embeddings/oleObject929.bin"/><Relationship Id="rId1840" Type="http://schemas.openxmlformats.org/officeDocument/2006/relationships/oleObject" Target="embeddings/oleObject1059.bin"/><Relationship Id="rId1700" Type="http://schemas.openxmlformats.org/officeDocument/2006/relationships/image" Target="media/image730.wmf"/><Relationship Id="rId281" Type="http://schemas.openxmlformats.org/officeDocument/2006/relationships/image" Target="media/image104.wmf"/><Relationship Id="rId141" Type="http://schemas.openxmlformats.org/officeDocument/2006/relationships/oleObject" Target="embeddings/oleObject89.bin"/><Relationship Id="rId379" Type="http://schemas.openxmlformats.org/officeDocument/2006/relationships/oleObject" Target="embeddings/oleObject223.bin"/><Relationship Id="rId586" Type="http://schemas.openxmlformats.org/officeDocument/2006/relationships/image" Target="media/image247.wmf"/><Relationship Id="rId793" Type="http://schemas.openxmlformats.org/officeDocument/2006/relationships/image" Target="media/image338.wmf"/><Relationship Id="rId7" Type="http://schemas.openxmlformats.org/officeDocument/2006/relationships/endnotes" Target="endnotes.xml"/><Relationship Id="rId239" Type="http://schemas.openxmlformats.org/officeDocument/2006/relationships/image" Target="media/image83.wmf"/><Relationship Id="rId446" Type="http://schemas.openxmlformats.org/officeDocument/2006/relationships/oleObject" Target="embeddings/oleObject257.bin"/><Relationship Id="rId653" Type="http://schemas.openxmlformats.org/officeDocument/2006/relationships/oleObject" Target="embeddings/oleObject369.bin"/><Relationship Id="rId1076" Type="http://schemas.openxmlformats.org/officeDocument/2006/relationships/image" Target="media/image479.wmf"/><Relationship Id="rId1283" Type="http://schemas.openxmlformats.org/officeDocument/2006/relationships/oleObject" Target="embeddings/oleObject715.bin"/><Relationship Id="rId1490" Type="http://schemas.openxmlformats.org/officeDocument/2006/relationships/image" Target="media/image628.wmf"/><Relationship Id="rId306" Type="http://schemas.openxmlformats.org/officeDocument/2006/relationships/oleObject" Target="embeddings/oleObject185.bin"/><Relationship Id="rId860" Type="http://schemas.openxmlformats.org/officeDocument/2006/relationships/oleObject" Target="embeddings/oleObject485.bin"/><Relationship Id="rId958" Type="http://schemas.openxmlformats.org/officeDocument/2006/relationships/image" Target="media/image418.wmf"/><Relationship Id="rId1143" Type="http://schemas.openxmlformats.org/officeDocument/2006/relationships/image" Target="media/image514.wmf"/><Relationship Id="rId1588" Type="http://schemas.openxmlformats.org/officeDocument/2006/relationships/image" Target="media/image677.wmf"/><Relationship Id="rId1795" Type="http://schemas.openxmlformats.org/officeDocument/2006/relationships/oleObject" Target="embeddings/oleObject1015.bin"/><Relationship Id="rId87" Type="http://schemas.openxmlformats.org/officeDocument/2006/relationships/oleObject" Target="embeddings/oleObject51.bin"/><Relationship Id="rId513" Type="http://schemas.openxmlformats.org/officeDocument/2006/relationships/image" Target="media/image211.wmf"/><Relationship Id="rId720" Type="http://schemas.openxmlformats.org/officeDocument/2006/relationships/image" Target="media/image312.wmf"/><Relationship Id="rId818" Type="http://schemas.openxmlformats.org/officeDocument/2006/relationships/oleObject" Target="embeddings/oleObject463.bin"/><Relationship Id="rId1350" Type="http://schemas.openxmlformats.org/officeDocument/2006/relationships/oleObject" Target="embeddings/oleObject766.bin"/><Relationship Id="rId1448" Type="http://schemas.openxmlformats.org/officeDocument/2006/relationships/oleObject" Target="embeddings/oleObject834.bin"/><Relationship Id="rId1655" Type="http://schemas.openxmlformats.org/officeDocument/2006/relationships/image" Target="media/image710.wmf"/><Relationship Id="rId1003" Type="http://schemas.openxmlformats.org/officeDocument/2006/relationships/oleObject" Target="embeddings/oleObject556.bin"/><Relationship Id="rId1210" Type="http://schemas.openxmlformats.org/officeDocument/2006/relationships/oleObject" Target="embeddings/oleObject655.bin"/><Relationship Id="rId1308" Type="http://schemas.openxmlformats.org/officeDocument/2006/relationships/image" Target="media/image571.wmf"/><Relationship Id="rId1862" Type="http://schemas.openxmlformats.org/officeDocument/2006/relationships/oleObject" Target="embeddings/oleObject1081.bin"/><Relationship Id="rId1515" Type="http://schemas.openxmlformats.org/officeDocument/2006/relationships/oleObject" Target="embeddings/oleObject870.bin"/><Relationship Id="rId1722" Type="http://schemas.openxmlformats.org/officeDocument/2006/relationships/oleObject" Target="embeddings/oleObject978.bin"/><Relationship Id="rId14" Type="http://schemas.openxmlformats.org/officeDocument/2006/relationships/image" Target="media/image6.wmf"/><Relationship Id="rId163" Type="http://schemas.openxmlformats.org/officeDocument/2006/relationships/image" Target="media/image53.wmf"/><Relationship Id="rId370" Type="http://schemas.openxmlformats.org/officeDocument/2006/relationships/oleObject" Target="embeddings/oleObject217.bin"/><Relationship Id="rId230" Type="http://schemas.openxmlformats.org/officeDocument/2006/relationships/oleObject" Target="embeddings/oleObject147.bin"/><Relationship Id="rId468" Type="http://schemas.openxmlformats.org/officeDocument/2006/relationships/oleObject" Target="embeddings/oleObject269.bin"/><Relationship Id="rId675" Type="http://schemas.openxmlformats.org/officeDocument/2006/relationships/image" Target="media/image290.wmf"/><Relationship Id="rId882" Type="http://schemas.openxmlformats.org/officeDocument/2006/relationships/image" Target="media/image381.wmf"/><Relationship Id="rId1098" Type="http://schemas.openxmlformats.org/officeDocument/2006/relationships/image" Target="media/image490.wmf"/><Relationship Id="rId328" Type="http://schemas.openxmlformats.org/officeDocument/2006/relationships/oleObject" Target="embeddings/oleObject196.bin"/><Relationship Id="rId535" Type="http://schemas.openxmlformats.org/officeDocument/2006/relationships/oleObject" Target="embeddings/oleObject309.bin"/><Relationship Id="rId742" Type="http://schemas.openxmlformats.org/officeDocument/2006/relationships/image" Target="media/image323.wmf"/><Relationship Id="rId1165" Type="http://schemas.openxmlformats.org/officeDocument/2006/relationships/image" Target="media/image529.wmf"/><Relationship Id="rId1372" Type="http://schemas.openxmlformats.org/officeDocument/2006/relationships/image" Target="media/image580.wmf"/><Relationship Id="rId602" Type="http://schemas.openxmlformats.org/officeDocument/2006/relationships/image" Target="media/image254.wmf"/><Relationship Id="rId1025" Type="http://schemas.openxmlformats.org/officeDocument/2006/relationships/oleObject" Target="embeddings/oleObject567.bin"/><Relationship Id="rId1232" Type="http://schemas.openxmlformats.org/officeDocument/2006/relationships/oleObject" Target="embeddings/oleObject671.bin"/><Relationship Id="rId1677" Type="http://schemas.openxmlformats.org/officeDocument/2006/relationships/oleObject" Target="embeddings/oleObject952.bin"/><Relationship Id="rId1884" Type="http://schemas.openxmlformats.org/officeDocument/2006/relationships/oleObject" Target="embeddings/oleObject1103.bin"/><Relationship Id="rId907" Type="http://schemas.openxmlformats.org/officeDocument/2006/relationships/oleObject" Target="embeddings/oleObject510.bin"/><Relationship Id="rId1537" Type="http://schemas.openxmlformats.org/officeDocument/2006/relationships/oleObject" Target="embeddings/oleObject881.bin"/><Relationship Id="rId1744" Type="http://schemas.openxmlformats.org/officeDocument/2006/relationships/oleObject" Target="embeddings/oleObject989.bin"/><Relationship Id="rId36" Type="http://schemas.openxmlformats.org/officeDocument/2006/relationships/image" Target="media/image17.wmf"/><Relationship Id="rId1604" Type="http://schemas.openxmlformats.org/officeDocument/2006/relationships/image" Target="media/image685.wmf"/><Relationship Id="rId185" Type="http://schemas.openxmlformats.org/officeDocument/2006/relationships/oleObject" Target="embeddings/oleObject124.bin"/><Relationship Id="rId1811" Type="http://schemas.openxmlformats.org/officeDocument/2006/relationships/oleObject" Target="embeddings/oleObject1030.bin"/><Relationship Id="rId392" Type="http://schemas.openxmlformats.org/officeDocument/2006/relationships/image" Target="media/image158.wmf"/><Relationship Id="rId697" Type="http://schemas.openxmlformats.org/officeDocument/2006/relationships/oleObject" Target="embeddings/oleObject392.bin"/><Relationship Id="rId252" Type="http://schemas.openxmlformats.org/officeDocument/2006/relationships/oleObject" Target="embeddings/oleObject158.bin"/><Relationship Id="rId1187" Type="http://schemas.openxmlformats.org/officeDocument/2006/relationships/image" Target="media/image541.emf"/><Relationship Id="rId112" Type="http://schemas.openxmlformats.org/officeDocument/2006/relationships/oleObject" Target="embeddings/oleObject69.bin"/><Relationship Id="rId557" Type="http://schemas.openxmlformats.org/officeDocument/2006/relationships/oleObject" Target="embeddings/oleObject320.bin"/><Relationship Id="rId764" Type="http://schemas.openxmlformats.org/officeDocument/2006/relationships/oleObject" Target="embeddings/oleObject432.bin"/><Relationship Id="rId971" Type="http://schemas.openxmlformats.org/officeDocument/2006/relationships/image" Target="media/image425.wmf"/><Relationship Id="rId1394" Type="http://schemas.openxmlformats.org/officeDocument/2006/relationships/oleObject" Target="embeddings/oleObject800.bin"/><Relationship Id="rId1699" Type="http://schemas.openxmlformats.org/officeDocument/2006/relationships/oleObject" Target="embeddings/oleObject965.bin"/><Relationship Id="rId417" Type="http://schemas.openxmlformats.org/officeDocument/2006/relationships/oleObject" Target="embeddings/oleObject242.bin"/><Relationship Id="rId624" Type="http://schemas.openxmlformats.org/officeDocument/2006/relationships/image" Target="media/image265.wmf"/><Relationship Id="rId831" Type="http://schemas.openxmlformats.org/officeDocument/2006/relationships/image" Target="media/image356.wmf"/><Relationship Id="rId1047" Type="http://schemas.openxmlformats.org/officeDocument/2006/relationships/oleObject" Target="embeddings/oleObject578.bin"/><Relationship Id="rId1254" Type="http://schemas.openxmlformats.org/officeDocument/2006/relationships/oleObject" Target="embeddings/oleObject689.bin"/><Relationship Id="rId1461" Type="http://schemas.openxmlformats.org/officeDocument/2006/relationships/oleObject" Target="embeddings/oleObject843.bin"/><Relationship Id="rId929" Type="http://schemas.openxmlformats.org/officeDocument/2006/relationships/oleObject" Target="embeddings/oleObject521.bin"/><Relationship Id="rId1114" Type="http://schemas.openxmlformats.org/officeDocument/2006/relationships/oleObject" Target="embeddings/oleObject611.bin"/><Relationship Id="rId1321" Type="http://schemas.openxmlformats.org/officeDocument/2006/relationships/oleObject" Target="embeddings/oleObject739.bin"/><Relationship Id="rId1559" Type="http://schemas.openxmlformats.org/officeDocument/2006/relationships/oleObject" Target="embeddings/oleObject892.bin"/><Relationship Id="rId1766" Type="http://schemas.openxmlformats.org/officeDocument/2006/relationships/image" Target="media/image761.wmf"/><Relationship Id="rId58" Type="http://schemas.openxmlformats.org/officeDocument/2006/relationships/oleObject" Target="embeddings/oleObject33.bin"/><Relationship Id="rId1419" Type="http://schemas.openxmlformats.org/officeDocument/2006/relationships/oleObject" Target="embeddings/oleObject814.bin"/><Relationship Id="rId1626" Type="http://schemas.openxmlformats.org/officeDocument/2006/relationships/image" Target="media/image696.wmf"/><Relationship Id="rId1833" Type="http://schemas.openxmlformats.org/officeDocument/2006/relationships/oleObject" Target="embeddings/oleObject1052.bin"/><Relationship Id="rId1900" Type="http://schemas.openxmlformats.org/officeDocument/2006/relationships/header" Target="header1.xml"/><Relationship Id="rId274" Type="http://schemas.openxmlformats.org/officeDocument/2006/relationships/oleObject" Target="embeddings/oleObject169.bin"/><Relationship Id="rId481" Type="http://schemas.openxmlformats.org/officeDocument/2006/relationships/image" Target="media/image201.wmf"/><Relationship Id="rId134" Type="http://schemas.openxmlformats.org/officeDocument/2006/relationships/oleObject" Target="embeddings/oleObject82.bin"/><Relationship Id="rId579" Type="http://schemas.openxmlformats.org/officeDocument/2006/relationships/oleObject" Target="embeddings/oleObject331.bin"/><Relationship Id="rId786" Type="http://schemas.openxmlformats.org/officeDocument/2006/relationships/oleObject" Target="embeddings/oleObject447.bin"/><Relationship Id="rId993" Type="http://schemas.openxmlformats.org/officeDocument/2006/relationships/oleObject" Target="embeddings/oleObject551.bin"/><Relationship Id="rId341" Type="http://schemas.openxmlformats.org/officeDocument/2006/relationships/image" Target="media/image134.wmf"/><Relationship Id="rId439" Type="http://schemas.openxmlformats.org/officeDocument/2006/relationships/oleObject" Target="embeddings/oleObject253.bin"/><Relationship Id="rId646" Type="http://schemas.openxmlformats.org/officeDocument/2006/relationships/image" Target="media/image276.wmf"/><Relationship Id="rId1069" Type="http://schemas.openxmlformats.org/officeDocument/2006/relationships/oleObject" Target="embeddings/oleObject589.bin"/><Relationship Id="rId1276" Type="http://schemas.openxmlformats.org/officeDocument/2006/relationships/oleObject" Target="embeddings/oleObject711.bin"/><Relationship Id="rId1483" Type="http://schemas.openxmlformats.org/officeDocument/2006/relationships/oleObject" Target="embeddings/oleObject854.bin"/><Relationship Id="rId201" Type="http://schemas.openxmlformats.org/officeDocument/2006/relationships/image" Target="media/image64.wmf"/><Relationship Id="rId506" Type="http://schemas.openxmlformats.org/officeDocument/2006/relationships/oleObject" Target="embeddings/oleObject293.bin"/><Relationship Id="rId853" Type="http://schemas.openxmlformats.org/officeDocument/2006/relationships/image" Target="media/image367.wmf"/><Relationship Id="rId1136" Type="http://schemas.openxmlformats.org/officeDocument/2006/relationships/oleObject" Target="embeddings/oleObject621.bin"/><Relationship Id="rId1690" Type="http://schemas.openxmlformats.org/officeDocument/2006/relationships/image" Target="media/image726.wmf"/><Relationship Id="rId1788" Type="http://schemas.openxmlformats.org/officeDocument/2006/relationships/image" Target="media/image772.wmf"/><Relationship Id="rId713" Type="http://schemas.openxmlformats.org/officeDocument/2006/relationships/oleObject" Target="embeddings/oleObject400.bin"/><Relationship Id="rId920" Type="http://schemas.openxmlformats.org/officeDocument/2006/relationships/image" Target="media/image399.wmf"/><Relationship Id="rId1343" Type="http://schemas.openxmlformats.org/officeDocument/2006/relationships/oleObject" Target="embeddings/oleObject759.bin"/><Relationship Id="rId1550" Type="http://schemas.openxmlformats.org/officeDocument/2006/relationships/image" Target="media/image658.wmf"/><Relationship Id="rId1648" Type="http://schemas.openxmlformats.org/officeDocument/2006/relationships/image" Target="media/image707.wmf"/><Relationship Id="rId1203" Type="http://schemas.openxmlformats.org/officeDocument/2006/relationships/image" Target="media/image549.wmf"/><Relationship Id="rId1410" Type="http://schemas.openxmlformats.org/officeDocument/2006/relationships/image" Target="media/image596.wmf"/><Relationship Id="rId1508" Type="http://schemas.openxmlformats.org/officeDocument/2006/relationships/image" Target="media/image637.wmf"/><Relationship Id="rId1855" Type="http://schemas.openxmlformats.org/officeDocument/2006/relationships/oleObject" Target="embeddings/oleObject1074.bin"/><Relationship Id="rId1715" Type="http://schemas.openxmlformats.org/officeDocument/2006/relationships/image" Target="media/image736.wmf"/><Relationship Id="rId296" Type="http://schemas.openxmlformats.org/officeDocument/2006/relationships/oleObject" Target="embeddings/oleObject180.bin"/><Relationship Id="rId156" Type="http://schemas.openxmlformats.org/officeDocument/2006/relationships/oleObject" Target="embeddings/oleObject102.bin"/><Relationship Id="rId363" Type="http://schemas.openxmlformats.org/officeDocument/2006/relationships/image" Target="media/image145.wmf"/><Relationship Id="rId570" Type="http://schemas.openxmlformats.org/officeDocument/2006/relationships/image" Target="media/image239.wmf"/><Relationship Id="rId223" Type="http://schemas.openxmlformats.org/officeDocument/2006/relationships/image" Target="media/image75.wmf"/><Relationship Id="rId430" Type="http://schemas.openxmlformats.org/officeDocument/2006/relationships/image" Target="media/image177.wmf"/><Relationship Id="rId668" Type="http://schemas.openxmlformats.org/officeDocument/2006/relationships/image" Target="media/image287.wmf"/><Relationship Id="rId875" Type="http://schemas.openxmlformats.org/officeDocument/2006/relationships/oleObject" Target="embeddings/oleObject493.bin"/><Relationship Id="rId1060" Type="http://schemas.openxmlformats.org/officeDocument/2006/relationships/image" Target="media/image471.wmf"/><Relationship Id="rId1298" Type="http://schemas.openxmlformats.org/officeDocument/2006/relationships/oleObject" Target="embeddings/oleObject724.bin"/><Relationship Id="rId528" Type="http://schemas.openxmlformats.org/officeDocument/2006/relationships/image" Target="media/image218.wmf"/><Relationship Id="rId735" Type="http://schemas.openxmlformats.org/officeDocument/2006/relationships/oleObject" Target="embeddings/oleObject411.bin"/><Relationship Id="rId942" Type="http://schemas.openxmlformats.org/officeDocument/2006/relationships/image" Target="media/image410.wmf"/><Relationship Id="rId1158" Type="http://schemas.openxmlformats.org/officeDocument/2006/relationships/image" Target="media/image522.png"/><Relationship Id="rId1365" Type="http://schemas.openxmlformats.org/officeDocument/2006/relationships/oleObject" Target="embeddings/oleObject781.bin"/><Relationship Id="rId1572" Type="http://schemas.openxmlformats.org/officeDocument/2006/relationships/image" Target="media/image669.wmf"/><Relationship Id="rId1018" Type="http://schemas.openxmlformats.org/officeDocument/2006/relationships/image" Target="media/image450.wmf"/><Relationship Id="rId1225" Type="http://schemas.openxmlformats.org/officeDocument/2006/relationships/oleObject" Target="embeddings/oleObject664.bin"/><Relationship Id="rId1432" Type="http://schemas.openxmlformats.org/officeDocument/2006/relationships/oleObject" Target="embeddings/oleObject823.bin"/><Relationship Id="rId1877" Type="http://schemas.openxmlformats.org/officeDocument/2006/relationships/oleObject" Target="embeddings/oleObject1096.bin"/><Relationship Id="rId71" Type="http://schemas.openxmlformats.org/officeDocument/2006/relationships/oleObject" Target="embeddings/oleObject42.bin"/><Relationship Id="rId802" Type="http://schemas.openxmlformats.org/officeDocument/2006/relationships/oleObject" Target="embeddings/oleObject455.bin"/><Relationship Id="rId1737" Type="http://schemas.openxmlformats.org/officeDocument/2006/relationships/image" Target="media/image747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119.bin"/><Relationship Id="rId1804" Type="http://schemas.openxmlformats.org/officeDocument/2006/relationships/oleObject" Target="embeddings/oleObject1023.bin"/><Relationship Id="rId385" Type="http://schemas.openxmlformats.org/officeDocument/2006/relationships/oleObject" Target="embeddings/oleObject226.bin"/><Relationship Id="rId592" Type="http://schemas.openxmlformats.org/officeDocument/2006/relationships/image" Target="media/image250.wmf"/><Relationship Id="rId245" Type="http://schemas.openxmlformats.org/officeDocument/2006/relationships/image" Target="media/image86.wmf"/><Relationship Id="rId452" Type="http://schemas.openxmlformats.org/officeDocument/2006/relationships/image" Target="media/image187.wmf"/><Relationship Id="rId897" Type="http://schemas.openxmlformats.org/officeDocument/2006/relationships/oleObject" Target="embeddings/oleObject504.bin"/><Relationship Id="rId1082" Type="http://schemas.openxmlformats.org/officeDocument/2006/relationships/image" Target="media/image482.wmf"/><Relationship Id="rId105" Type="http://schemas.openxmlformats.org/officeDocument/2006/relationships/image" Target="media/image35.wmf"/><Relationship Id="rId312" Type="http://schemas.openxmlformats.org/officeDocument/2006/relationships/oleObject" Target="embeddings/oleObject188.bin"/><Relationship Id="rId757" Type="http://schemas.openxmlformats.org/officeDocument/2006/relationships/oleObject" Target="embeddings/oleObject425.bin"/><Relationship Id="rId964" Type="http://schemas.openxmlformats.org/officeDocument/2006/relationships/image" Target="media/image421.wmf"/><Relationship Id="rId1387" Type="http://schemas.openxmlformats.org/officeDocument/2006/relationships/image" Target="media/image587.wmf"/><Relationship Id="rId1594" Type="http://schemas.openxmlformats.org/officeDocument/2006/relationships/image" Target="media/image680.wmf"/><Relationship Id="rId93" Type="http://schemas.openxmlformats.org/officeDocument/2006/relationships/oleObject" Target="embeddings/oleObject57.bin"/><Relationship Id="rId617" Type="http://schemas.openxmlformats.org/officeDocument/2006/relationships/oleObject" Target="embeddings/oleObject351.bin"/><Relationship Id="rId824" Type="http://schemas.openxmlformats.org/officeDocument/2006/relationships/oleObject" Target="embeddings/oleObject467.bin"/><Relationship Id="rId1247" Type="http://schemas.openxmlformats.org/officeDocument/2006/relationships/image" Target="media/image560.wmf"/><Relationship Id="rId1454" Type="http://schemas.openxmlformats.org/officeDocument/2006/relationships/image" Target="media/image610.wmf"/><Relationship Id="rId1661" Type="http://schemas.openxmlformats.org/officeDocument/2006/relationships/oleObject" Target="embeddings/oleObject944.bin"/><Relationship Id="rId1899" Type="http://schemas.openxmlformats.org/officeDocument/2006/relationships/oleObject" Target="embeddings/oleObject1118.bin"/><Relationship Id="rId1107" Type="http://schemas.openxmlformats.org/officeDocument/2006/relationships/image" Target="media/image495.wmf"/><Relationship Id="rId1314" Type="http://schemas.openxmlformats.org/officeDocument/2006/relationships/image" Target="media/image574.wmf"/><Relationship Id="rId1521" Type="http://schemas.openxmlformats.org/officeDocument/2006/relationships/oleObject" Target="embeddings/oleObject873.bin"/><Relationship Id="rId1759" Type="http://schemas.openxmlformats.org/officeDocument/2006/relationships/oleObject" Target="embeddings/oleObject997.bin"/><Relationship Id="rId1619" Type="http://schemas.openxmlformats.org/officeDocument/2006/relationships/oleObject" Target="embeddings/oleObject922.bin"/><Relationship Id="rId1826" Type="http://schemas.openxmlformats.org/officeDocument/2006/relationships/oleObject" Target="embeddings/oleObject1045.bin"/><Relationship Id="rId20" Type="http://schemas.openxmlformats.org/officeDocument/2006/relationships/image" Target="media/image9.wmf"/><Relationship Id="rId267" Type="http://schemas.openxmlformats.org/officeDocument/2006/relationships/image" Target="media/image97.wmf"/><Relationship Id="rId474" Type="http://schemas.openxmlformats.org/officeDocument/2006/relationships/oleObject" Target="embeddings/oleObject272.bin"/><Relationship Id="rId127" Type="http://schemas.openxmlformats.org/officeDocument/2006/relationships/image" Target="media/image45.wmf"/><Relationship Id="rId681" Type="http://schemas.openxmlformats.org/officeDocument/2006/relationships/image" Target="media/image293.wmf"/><Relationship Id="rId779" Type="http://schemas.openxmlformats.org/officeDocument/2006/relationships/image" Target="media/image331.wmf"/><Relationship Id="rId986" Type="http://schemas.openxmlformats.org/officeDocument/2006/relationships/image" Target="media/image434.wmf"/><Relationship Id="rId334" Type="http://schemas.openxmlformats.org/officeDocument/2006/relationships/oleObject" Target="embeddings/oleObject199.bin"/><Relationship Id="rId541" Type="http://schemas.openxmlformats.org/officeDocument/2006/relationships/oleObject" Target="embeddings/oleObject312.bin"/><Relationship Id="rId639" Type="http://schemas.openxmlformats.org/officeDocument/2006/relationships/oleObject" Target="embeddings/oleObject362.bin"/><Relationship Id="rId1171" Type="http://schemas.openxmlformats.org/officeDocument/2006/relationships/image" Target="media/image533.png"/><Relationship Id="rId1269" Type="http://schemas.openxmlformats.org/officeDocument/2006/relationships/oleObject" Target="embeddings/oleObject704.bin"/><Relationship Id="rId1476" Type="http://schemas.openxmlformats.org/officeDocument/2006/relationships/image" Target="media/image621.wmf"/><Relationship Id="rId401" Type="http://schemas.openxmlformats.org/officeDocument/2006/relationships/oleObject" Target="embeddings/oleObject234.bin"/><Relationship Id="rId846" Type="http://schemas.openxmlformats.org/officeDocument/2006/relationships/oleObject" Target="embeddings/oleObject478.bin"/><Relationship Id="rId1031" Type="http://schemas.openxmlformats.org/officeDocument/2006/relationships/oleObject" Target="embeddings/oleObject570.bin"/><Relationship Id="rId1129" Type="http://schemas.openxmlformats.org/officeDocument/2006/relationships/image" Target="media/image507.wmf"/><Relationship Id="rId1683" Type="http://schemas.openxmlformats.org/officeDocument/2006/relationships/oleObject" Target="embeddings/oleObject955.bin"/><Relationship Id="rId1890" Type="http://schemas.openxmlformats.org/officeDocument/2006/relationships/oleObject" Target="embeddings/oleObject1109.bin"/><Relationship Id="rId706" Type="http://schemas.openxmlformats.org/officeDocument/2006/relationships/image" Target="media/image305.wmf"/><Relationship Id="rId913" Type="http://schemas.openxmlformats.org/officeDocument/2006/relationships/oleObject" Target="embeddings/oleObject513.bin"/><Relationship Id="rId1336" Type="http://schemas.openxmlformats.org/officeDocument/2006/relationships/oleObject" Target="embeddings/oleObject752.bin"/><Relationship Id="rId1543" Type="http://schemas.openxmlformats.org/officeDocument/2006/relationships/oleObject" Target="embeddings/oleObject884.bin"/><Relationship Id="rId1750" Type="http://schemas.openxmlformats.org/officeDocument/2006/relationships/oleObject" Target="embeddings/oleObject992.bin"/><Relationship Id="rId42" Type="http://schemas.openxmlformats.org/officeDocument/2006/relationships/image" Target="media/image20.wmf"/><Relationship Id="rId1403" Type="http://schemas.openxmlformats.org/officeDocument/2006/relationships/oleObject" Target="embeddings/oleObject806.bin"/><Relationship Id="rId1610" Type="http://schemas.openxmlformats.org/officeDocument/2006/relationships/image" Target="media/image688.wmf"/><Relationship Id="rId1848" Type="http://schemas.openxmlformats.org/officeDocument/2006/relationships/oleObject" Target="embeddings/oleObject1067.bin"/><Relationship Id="rId191" Type="http://schemas.openxmlformats.org/officeDocument/2006/relationships/image" Target="media/image59.wmf"/><Relationship Id="rId1708" Type="http://schemas.openxmlformats.org/officeDocument/2006/relationships/oleObject" Target="embeddings/oleObject971.bin"/><Relationship Id="rId289" Type="http://schemas.openxmlformats.org/officeDocument/2006/relationships/image" Target="media/image108.wmf"/><Relationship Id="rId496" Type="http://schemas.openxmlformats.org/officeDocument/2006/relationships/image" Target="media/image206.wmf"/><Relationship Id="rId149" Type="http://schemas.openxmlformats.org/officeDocument/2006/relationships/oleObject" Target="embeddings/oleObject97.bin"/><Relationship Id="rId356" Type="http://schemas.openxmlformats.org/officeDocument/2006/relationships/oleObject" Target="embeddings/oleObject210.bin"/><Relationship Id="rId563" Type="http://schemas.openxmlformats.org/officeDocument/2006/relationships/oleObject" Target="embeddings/oleObject323.bin"/><Relationship Id="rId770" Type="http://schemas.openxmlformats.org/officeDocument/2006/relationships/oleObject" Target="embeddings/oleObject438.bin"/><Relationship Id="rId1193" Type="http://schemas.openxmlformats.org/officeDocument/2006/relationships/image" Target="media/image544.wmf"/><Relationship Id="rId216" Type="http://schemas.openxmlformats.org/officeDocument/2006/relationships/oleObject" Target="embeddings/oleObject140.bin"/><Relationship Id="rId423" Type="http://schemas.openxmlformats.org/officeDocument/2006/relationships/oleObject" Target="embeddings/oleObject245.bin"/><Relationship Id="rId868" Type="http://schemas.openxmlformats.org/officeDocument/2006/relationships/oleObject" Target="embeddings/oleObject489.bin"/><Relationship Id="rId1053" Type="http://schemas.openxmlformats.org/officeDocument/2006/relationships/oleObject" Target="embeddings/oleObject581.bin"/><Relationship Id="rId1260" Type="http://schemas.openxmlformats.org/officeDocument/2006/relationships/oleObject" Target="embeddings/oleObject695.bin"/><Relationship Id="rId1498" Type="http://schemas.openxmlformats.org/officeDocument/2006/relationships/image" Target="media/image632.wmf"/><Relationship Id="rId630" Type="http://schemas.openxmlformats.org/officeDocument/2006/relationships/image" Target="media/image268.wmf"/><Relationship Id="rId728" Type="http://schemas.openxmlformats.org/officeDocument/2006/relationships/image" Target="media/image316.wmf"/><Relationship Id="rId935" Type="http://schemas.openxmlformats.org/officeDocument/2006/relationships/oleObject" Target="embeddings/oleObject524.bin"/><Relationship Id="rId1358" Type="http://schemas.openxmlformats.org/officeDocument/2006/relationships/oleObject" Target="embeddings/oleObject774.bin"/><Relationship Id="rId1565" Type="http://schemas.openxmlformats.org/officeDocument/2006/relationships/oleObject" Target="embeddings/oleObject895.bin"/><Relationship Id="rId1772" Type="http://schemas.openxmlformats.org/officeDocument/2006/relationships/image" Target="media/image764.wmf"/><Relationship Id="rId64" Type="http://schemas.openxmlformats.org/officeDocument/2006/relationships/image" Target="media/image22.wmf"/><Relationship Id="rId1120" Type="http://schemas.openxmlformats.org/officeDocument/2006/relationships/image" Target="media/image502.wmf"/><Relationship Id="rId1218" Type="http://schemas.openxmlformats.org/officeDocument/2006/relationships/oleObject" Target="embeddings/oleObject660.bin"/><Relationship Id="rId1425" Type="http://schemas.openxmlformats.org/officeDocument/2006/relationships/oleObject" Target="embeddings/oleObject817.bin"/><Relationship Id="rId1632" Type="http://schemas.openxmlformats.org/officeDocument/2006/relationships/image" Target="media/image699.wmf"/><Relationship Id="rId280" Type="http://schemas.openxmlformats.org/officeDocument/2006/relationships/oleObject" Target="embeddings/oleObject172.bin"/><Relationship Id="rId140" Type="http://schemas.openxmlformats.org/officeDocument/2006/relationships/oleObject" Target="embeddings/oleObject88.bin"/><Relationship Id="rId378" Type="http://schemas.openxmlformats.org/officeDocument/2006/relationships/oleObject" Target="embeddings/oleObject222.bin"/><Relationship Id="rId585" Type="http://schemas.openxmlformats.org/officeDocument/2006/relationships/oleObject" Target="embeddings/oleObject334.bin"/><Relationship Id="rId792" Type="http://schemas.openxmlformats.org/officeDocument/2006/relationships/oleObject" Target="embeddings/oleObject45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51.bin"/><Relationship Id="rId445" Type="http://schemas.openxmlformats.org/officeDocument/2006/relationships/oleObject" Target="embeddings/oleObject256.bin"/><Relationship Id="rId652" Type="http://schemas.openxmlformats.org/officeDocument/2006/relationships/image" Target="media/image279.wmf"/><Relationship Id="rId1075" Type="http://schemas.openxmlformats.org/officeDocument/2006/relationships/oleObject" Target="embeddings/oleObject592.bin"/><Relationship Id="rId1282" Type="http://schemas.openxmlformats.org/officeDocument/2006/relationships/image" Target="media/image563.wmf"/><Relationship Id="rId305" Type="http://schemas.openxmlformats.org/officeDocument/2006/relationships/image" Target="media/image116.wmf"/><Relationship Id="rId512" Type="http://schemas.openxmlformats.org/officeDocument/2006/relationships/oleObject" Target="embeddings/oleObject297.bin"/><Relationship Id="rId957" Type="http://schemas.openxmlformats.org/officeDocument/2006/relationships/oleObject" Target="embeddings/oleObject535.bin"/><Relationship Id="rId1142" Type="http://schemas.openxmlformats.org/officeDocument/2006/relationships/oleObject" Target="embeddings/oleObject624.bin"/><Relationship Id="rId1587" Type="http://schemas.openxmlformats.org/officeDocument/2006/relationships/oleObject" Target="embeddings/oleObject906.bin"/><Relationship Id="rId1794" Type="http://schemas.openxmlformats.org/officeDocument/2006/relationships/image" Target="media/image775.wmf"/><Relationship Id="rId86" Type="http://schemas.openxmlformats.org/officeDocument/2006/relationships/oleObject" Target="embeddings/oleObject50.bin"/><Relationship Id="rId817" Type="http://schemas.openxmlformats.org/officeDocument/2006/relationships/image" Target="media/image350.wmf"/><Relationship Id="rId1002" Type="http://schemas.openxmlformats.org/officeDocument/2006/relationships/image" Target="media/image442.wmf"/><Relationship Id="rId1447" Type="http://schemas.openxmlformats.org/officeDocument/2006/relationships/oleObject" Target="embeddings/oleObject833.bin"/><Relationship Id="rId1654" Type="http://schemas.openxmlformats.org/officeDocument/2006/relationships/oleObject" Target="embeddings/oleObject940.bin"/><Relationship Id="rId1861" Type="http://schemas.openxmlformats.org/officeDocument/2006/relationships/oleObject" Target="embeddings/oleObject1080.bin"/><Relationship Id="rId1307" Type="http://schemas.openxmlformats.org/officeDocument/2006/relationships/oleObject" Target="embeddings/oleObject732.bin"/><Relationship Id="rId1514" Type="http://schemas.openxmlformats.org/officeDocument/2006/relationships/image" Target="media/image640.wmf"/><Relationship Id="rId1721" Type="http://schemas.openxmlformats.org/officeDocument/2006/relationships/image" Target="media/image739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1038.bin"/><Relationship Id="rId162" Type="http://schemas.openxmlformats.org/officeDocument/2006/relationships/oleObject" Target="embeddings/oleObject105.bin"/><Relationship Id="rId467" Type="http://schemas.openxmlformats.org/officeDocument/2006/relationships/image" Target="media/image194.wmf"/><Relationship Id="rId1097" Type="http://schemas.openxmlformats.org/officeDocument/2006/relationships/oleObject" Target="embeddings/oleObject603.bin"/><Relationship Id="rId674" Type="http://schemas.openxmlformats.org/officeDocument/2006/relationships/oleObject" Target="embeddings/oleObject380.bin"/><Relationship Id="rId881" Type="http://schemas.openxmlformats.org/officeDocument/2006/relationships/oleObject" Target="embeddings/oleObject496.bin"/><Relationship Id="rId979" Type="http://schemas.openxmlformats.org/officeDocument/2006/relationships/image" Target="media/image430.wmf"/><Relationship Id="rId327" Type="http://schemas.openxmlformats.org/officeDocument/2006/relationships/image" Target="media/image127.wmf"/><Relationship Id="rId534" Type="http://schemas.openxmlformats.org/officeDocument/2006/relationships/image" Target="media/image221.wmf"/><Relationship Id="rId741" Type="http://schemas.openxmlformats.org/officeDocument/2006/relationships/oleObject" Target="embeddings/oleObject414.bin"/><Relationship Id="rId839" Type="http://schemas.openxmlformats.org/officeDocument/2006/relationships/image" Target="media/image360.wmf"/><Relationship Id="rId1164" Type="http://schemas.openxmlformats.org/officeDocument/2006/relationships/image" Target="media/image528.wmf"/><Relationship Id="rId1371" Type="http://schemas.openxmlformats.org/officeDocument/2006/relationships/oleObject" Target="embeddings/oleObject787.bin"/><Relationship Id="rId1469" Type="http://schemas.openxmlformats.org/officeDocument/2006/relationships/oleObject" Target="embeddings/oleObject847.bin"/><Relationship Id="rId601" Type="http://schemas.openxmlformats.org/officeDocument/2006/relationships/oleObject" Target="embeddings/oleObject343.bin"/><Relationship Id="rId1024" Type="http://schemas.openxmlformats.org/officeDocument/2006/relationships/image" Target="media/image453.wmf"/><Relationship Id="rId1231" Type="http://schemas.openxmlformats.org/officeDocument/2006/relationships/oleObject" Target="embeddings/oleObject670.bin"/><Relationship Id="rId1676" Type="http://schemas.openxmlformats.org/officeDocument/2006/relationships/image" Target="media/image720.wmf"/><Relationship Id="rId1883" Type="http://schemas.openxmlformats.org/officeDocument/2006/relationships/oleObject" Target="embeddings/oleObject1102.bin"/><Relationship Id="rId906" Type="http://schemas.openxmlformats.org/officeDocument/2006/relationships/image" Target="media/image392.wmf"/><Relationship Id="rId1329" Type="http://schemas.openxmlformats.org/officeDocument/2006/relationships/oleObject" Target="embeddings/oleObject745.bin"/><Relationship Id="rId1536" Type="http://schemas.openxmlformats.org/officeDocument/2006/relationships/image" Target="media/image651.wmf"/><Relationship Id="rId1743" Type="http://schemas.openxmlformats.org/officeDocument/2006/relationships/image" Target="media/image750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914.bin"/><Relationship Id="rId1810" Type="http://schemas.openxmlformats.org/officeDocument/2006/relationships/oleObject" Target="embeddings/oleObject1029.bin"/><Relationship Id="rId184" Type="http://schemas.openxmlformats.org/officeDocument/2006/relationships/image" Target="media/image56.wmf"/><Relationship Id="rId391" Type="http://schemas.openxmlformats.org/officeDocument/2006/relationships/oleObject" Target="embeddings/oleObject229.bin"/><Relationship Id="rId251" Type="http://schemas.openxmlformats.org/officeDocument/2006/relationships/image" Target="media/image89.wmf"/><Relationship Id="rId489" Type="http://schemas.openxmlformats.org/officeDocument/2006/relationships/oleObject" Target="embeddings/oleObject281.bin"/><Relationship Id="rId696" Type="http://schemas.openxmlformats.org/officeDocument/2006/relationships/image" Target="media/image300.wmf"/><Relationship Id="rId349" Type="http://schemas.openxmlformats.org/officeDocument/2006/relationships/image" Target="media/image138.wmf"/><Relationship Id="rId556" Type="http://schemas.openxmlformats.org/officeDocument/2006/relationships/image" Target="media/image232.wmf"/><Relationship Id="rId763" Type="http://schemas.openxmlformats.org/officeDocument/2006/relationships/oleObject" Target="embeddings/oleObject431.bin"/><Relationship Id="rId1186" Type="http://schemas.openxmlformats.org/officeDocument/2006/relationships/oleObject" Target="embeddings/oleObject641.bin"/><Relationship Id="rId1393" Type="http://schemas.openxmlformats.org/officeDocument/2006/relationships/oleObject" Target="embeddings/oleObject799.bin"/><Relationship Id="rId111" Type="http://schemas.openxmlformats.org/officeDocument/2006/relationships/image" Target="media/image38.wmf"/><Relationship Id="rId209" Type="http://schemas.openxmlformats.org/officeDocument/2006/relationships/image" Target="media/image68.wmf"/><Relationship Id="rId416" Type="http://schemas.openxmlformats.org/officeDocument/2006/relationships/image" Target="media/image170.wmf"/><Relationship Id="rId970" Type="http://schemas.openxmlformats.org/officeDocument/2006/relationships/image" Target="media/image424.wmf"/><Relationship Id="rId1046" Type="http://schemas.openxmlformats.org/officeDocument/2006/relationships/image" Target="media/image464.wmf"/><Relationship Id="rId1253" Type="http://schemas.openxmlformats.org/officeDocument/2006/relationships/oleObject" Target="embeddings/oleObject688.bin"/><Relationship Id="rId1698" Type="http://schemas.openxmlformats.org/officeDocument/2006/relationships/image" Target="media/image729.wmf"/><Relationship Id="rId623" Type="http://schemas.openxmlformats.org/officeDocument/2006/relationships/oleObject" Target="embeddings/oleObject354.bin"/><Relationship Id="rId830" Type="http://schemas.openxmlformats.org/officeDocument/2006/relationships/oleObject" Target="embeddings/oleObject470.bin"/><Relationship Id="rId928" Type="http://schemas.openxmlformats.org/officeDocument/2006/relationships/image" Target="media/image403.wmf"/><Relationship Id="rId1460" Type="http://schemas.openxmlformats.org/officeDocument/2006/relationships/image" Target="media/image613.wmf"/><Relationship Id="rId1558" Type="http://schemas.openxmlformats.org/officeDocument/2006/relationships/image" Target="media/image662.wmf"/><Relationship Id="rId1765" Type="http://schemas.openxmlformats.org/officeDocument/2006/relationships/oleObject" Target="embeddings/oleObject1000.bin"/><Relationship Id="rId57" Type="http://schemas.openxmlformats.org/officeDocument/2006/relationships/oleObject" Target="embeddings/oleObject32.bin"/><Relationship Id="rId1113" Type="http://schemas.openxmlformats.org/officeDocument/2006/relationships/image" Target="media/image498.wmf"/><Relationship Id="rId1320" Type="http://schemas.openxmlformats.org/officeDocument/2006/relationships/image" Target="media/image577.wmf"/><Relationship Id="rId1418" Type="http://schemas.openxmlformats.org/officeDocument/2006/relationships/image" Target="media/image600.wmf"/><Relationship Id="rId1625" Type="http://schemas.openxmlformats.org/officeDocument/2006/relationships/oleObject" Target="embeddings/oleObject925.bin"/><Relationship Id="rId1832" Type="http://schemas.openxmlformats.org/officeDocument/2006/relationships/oleObject" Target="embeddings/oleObject1051.bin"/><Relationship Id="rId273" Type="http://schemas.openxmlformats.org/officeDocument/2006/relationships/image" Target="media/image100.wmf"/><Relationship Id="rId480" Type="http://schemas.openxmlformats.org/officeDocument/2006/relationships/oleObject" Target="embeddings/oleObject275.bin"/><Relationship Id="rId133" Type="http://schemas.openxmlformats.org/officeDocument/2006/relationships/oleObject" Target="embeddings/oleObject81.bin"/><Relationship Id="rId340" Type="http://schemas.openxmlformats.org/officeDocument/2006/relationships/oleObject" Target="embeddings/oleObject202.bin"/><Relationship Id="rId578" Type="http://schemas.openxmlformats.org/officeDocument/2006/relationships/image" Target="media/image243.wmf"/><Relationship Id="rId785" Type="http://schemas.openxmlformats.org/officeDocument/2006/relationships/image" Target="media/image334.wmf"/><Relationship Id="rId992" Type="http://schemas.openxmlformats.org/officeDocument/2006/relationships/image" Target="media/image437.wmf"/><Relationship Id="rId200" Type="http://schemas.openxmlformats.org/officeDocument/2006/relationships/oleObject" Target="embeddings/oleObject132.bin"/><Relationship Id="rId438" Type="http://schemas.openxmlformats.org/officeDocument/2006/relationships/image" Target="media/image181.wmf"/><Relationship Id="rId645" Type="http://schemas.openxmlformats.org/officeDocument/2006/relationships/oleObject" Target="embeddings/oleObject365.bin"/><Relationship Id="rId852" Type="http://schemas.openxmlformats.org/officeDocument/2006/relationships/oleObject" Target="embeddings/oleObject481.bin"/><Relationship Id="rId1068" Type="http://schemas.openxmlformats.org/officeDocument/2006/relationships/image" Target="media/image475.wmf"/><Relationship Id="rId1275" Type="http://schemas.openxmlformats.org/officeDocument/2006/relationships/oleObject" Target="embeddings/oleObject710.bin"/><Relationship Id="rId1482" Type="http://schemas.openxmlformats.org/officeDocument/2006/relationships/image" Target="media/image624.wmf"/><Relationship Id="rId505" Type="http://schemas.openxmlformats.org/officeDocument/2006/relationships/image" Target="media/image208.wmf"/><Relationship Id="rId712" Type="http://schemas.openxmlformats.org/officeDocument/2006/relationships/image" Target="media/image308.wmf"/><Relationship Id="rId1135" Type="http://schemas.openxmlformats.org/officeDocument/2006/relationships/image" Target="media/image510.wmf"/><Relationship Id="rId1342" Type="http://schemas.openxmlformats.org/officeDocument/2006/relationships/oleObject" Target="embeddings/oleObject758.bin"/><Relationship Id="rId1787" Type="http://schemas.openxmlformats.org/officeDocument/2006/relationships/oleObject" Target="embeddings/oleObject1011.bin"/><Relationship Id="rId79" Type="http://schemas.openxmlformats.org/officeDocument/2006/relationships/oleObject" Target="embeddings/oleObject46.bin"/><Relationship Id="rId1202" Type="http://schemas.openxmlformats.org/officeDocument/2006/relationships/oleObject" Target="embeddings/oleObject649.bin"/><Relationship Id="rId1647" Type="http://schemas.openxmlformats.org/officeDocument/2006/relationships/oleObject" Target="embeddings/oleObject936.bin"/><Relationship Id="rId1854" Type="http://schemas.openxmlformats.org/officeDocument/2006/relationships/oleObject" Target="embeddings/oleObject1073.bin"/><Relationship Id="rId1507" Type="http://schemas.openxmlformats.org/officeDocument/2006/relationships/oleObject" Target="embeddings/oleObject866.bin"/><Relationship Id="rId1714" Type="http://schemas.openxmlformats.org/officeDocument/2006/relationships/oleObject" Target="embeddings/oleObject974.bin"/><Relationship Id="rId295" Type="http://schemas.openxmlformats.org/officeDocument/2006/relationships/image" Target="media/image111.wmf"/><Relationship Id="rId155" Type="http://schemas.openxmlformats.org/officeDocument/2006/relationships/image" Target="media/image49.wmf"/><Relationship Id="rId362" Type="http://schemas.openxmlformats.org/officeDocument/2006/relationships/oleObject" Target="embeddings/oleObject213.bin"/><Relationship Id="rId1297" Type="http://schemas.openxmlformats.org/officeDocument/2006/relationships/oleObject" Target="embeddings/oleObject723.bin"/><Relationship Id="rId222" Type="http://schemas.openxmlformats.org/officeDocument/2006/relationships/oleObject" Target="embeddings/oleObject143.bin"/><Relationship Id="rId667" Type="http://schemas.openxmlformats.org/officeDocument/2006/relationships/oleObject" Target="embeddings/oleObject376.bin"/><Relationship Id="rId874" Type="http://schemas.openxmlformats.org/officeDocument/2006/relationships/image" Target="media/image377.wmf"/><Relationship Id="rId527" Type="http://schemas.openxmlformats.org/officeDocument/2006/relationships/oleObject" Target="embeddings/oleObject305.bin"/><Relationship Id="rId734" Type="http://schemas.openxmlformats.org/officeDocument/2006/relationships/image" Target="media/image319.wmf"/><Relationship Id="rId941" Type="http://schemas.openxmlformats.org/officeDocument/2006/relationships/oleObject" Target="embeddings/oleObject527.bin"/><Relationship Id="rId1157" Type="http://schemas.openxmlformats.org/officeDocument/2006/relationships/oleObject" Target="embeddings/oleObject631.bin"/><Relationship Id="rId1364" Type="http://schemas.openxmlformats.org/officeDocument/2006/relationships/oleObject" Target="embeddings/oleObject780.bin"/><Relationship Id="rId1571" Type="http://schemas.openxmlformats.org/officeDocument/2006/relationships/oleObject" Target="embeddings/oleObject898.bin"/><Relationship Id="rId70" Type="http://schemas.openxmlformats.org/officeDocument/2006/relationships/image" Target="media/image24.wmf"/><Relationship Id="rId801" Type="http://schemas.openxmlformats.org/officeDocument/2006/relationships/image" Target="media/image342.wmf"/><Relationship Id="rId1017" Type="http://schemas.openxmlformats.org/officeDocument/2006/relationships/oleObject" Target="embeddings/oleObject563.bin"/><Relationship Id="rId1224" Type="http://schemas.openxmlformats.org/officeDocument/2006/relationships/oleObject" Target="embeddings/oleObject663.bin"/><Relationship Id="rId1431" Type="http://schemas.openxmlformats.org/officeDocument/2006/relationships/oleObject" Target="embeddings/oleObject822.bin"/><Relationship Id="rId1669" Type="http://schemas.openxmlformats.org/officeDocument/2006/relationships/oleObject" Target="embeddings/oleObject948.bin"/><Relationship Id="rId1876" Type="http://schemas.openxmlformats.org/officeDocument/2006/relationships/oleObject" Target="embeddings/oleObject1095.bin"/><Relationship Id="rId1529" Type="http://schemas.openxmlformats.org/officeDocument/2006/relationships/oleObject" Target="embeddings/oleObject877.bin"/><Relationship Id="rId1736" Type="http://schemas.openxmlformats.org/officeDocument/2006/relationships/oleObject" Target="embeddings/oleObject985.bin"/><Relationship Id="rId28" Type="http://schemas.openxmlformats.org/officeDocument/2006/relationships/image" Target="media/image13.wmf"/><Relationship Id="rId1803" Type="http://schemas.openxmlformats.org/officeDocument/2006/relationships/oleObject" Target="embeddings/oleObject1022.bin"/><Relationship Id="rId177" Type="http://schemas.openxmlformats.org/officeDocument/2006/relationships/oleObject" Target="embeddings/oleObject118.bin"/><Relationship Id="rId384" Type="http://schemas.openxmlformats.org/officeDocument/2006/relationships/image" Target="media/image154.wmf"/><Relationship Id="rId591" Type="http://schemas.openxmlformats.org/officeDocument/2006/relationships/oleObject" Target="embeddings/oleObject337.bin"/><Relationship Id="rId244" Type="http://schemas.openxmlformats.org/officeDocument/2006/relationships/oleObject" Target="embeddings/oleObject154.bin"/><Relationship Id="rId689" Type="http://schemas.openxmlformats.org/officeDocument/2006/relationships/oleObject" Target="embeddings/oleObject388.bin"/><Relationship Id="rId896" Type="http://schemas.openxmlformats.org/officeDocument/2006/relationships/image" Target="media/image388.wmf"/><Relationship Id="rId1081" Type="http://schemas.openxmlformats.org/officeDocument/2006/relationships/oleObject" Target="embeddings/oleObject595.bin"/><Relationship Id="rId451" Type="http://schemas.openxmlformats.org/officeDocument/2006/relationships/oleObject" Target="embeddings/oleObject260.bin"/><Relationship Id="rId549" Type="http://schemas.openxmlformats.org/officeDocument/2006/relationships/oleObject" Target="embeddings/oleObject316.bin"/><Relationship Id="rId756" Type="http://schemas.openxmlformats.org/officeDocument/2006/relationships/oleObject" Target="embeddings/oleObject424.bin"/><Relationship Id="rId1179" Type="http://schemas.openxmlformats.org/officeDocument/2006/relationships/image" Target="media/image537.wmf"/><Relationship Id="rId1386" Type="http://schemas.openxmlformats.org/officeDocument/2006/relationships/oleObject" Target="embeddings/oleObject795.bin"/><Relationship Id="rId1593" Type="http://schemas.openxmlformats.org/officeDocument/2006/relationships/oleObject" Target="embeddings/oleObject909.bin"/><Relationship Id="rId104" Type="http://schemas.openxmlformats.org/officeDocument/2006/relationships/oleObject" Target="embeddings/oleObject65.bin"/><Relationship Id="rId311" Type="http://schemas.openxmlformats.org/officeDocument/2006/relationships/image" Target="media/image119.wmf"/><Relationship Id="rId409" Type="http://schemas.openxmlformats.org/officeDocument/2006/relationships/oleObject" Target="embeddings/oleObject238.bin"/><Relationship Id="rId963" Type="http://schemas.openxmlformats.org/officeDocument/2006/relationships/oleObject" Target="embeddings/oleObject538.bin"/><Relationship Id="rId1039" Type="http://schemas.openxmlformats.org/officeDocument/2006/relationships/oleObject" Target="embeddings/oleObject574.bin"/><Relationship Id="rId1246" Type="http://schemas.openxmlformats.org/officeDocument/2006/relationships/oleObject" Target="embeddings/oleObject682.bin"/><Relationship Id="rId1898" Type="http://schemas.openxmlformats.org/officeDocument/2006/relationships/oleObject" Target="embeddings/oleObject1117.bin"/><Relationship Id="rId92" Type="http://schemas.openxmlformats.org/officeDocument/2006/relationships/oleObject" Target="embeddings/oleObject56.bin"/><Relationship Id="rId616" Type="http://schemas.openxmlformats.org/officeDocument/2006/relationships/image" Target="media/image261.wmf"/><Relationship Id="rId823" Type="http://schemas.openxmlformats.org/officeDocument/2006/relationships/image" Target="media/image352.wmf"/><Relationship Id="rId1453" Type="http://schemas.openxmlformats.org/officeDocument/2006/relationships/oleObject" Target="embeddings/oleObject839.bin"/><Relationship Id="rId1660" Type="http://schemas.openxmlformats.org/officeDocument/2006/relationships/image" Target="media/image712.wmf"/><Relationship Id="rId1758" Type="http://schemas.openxmlformats.org/officeDocument/2006/relationships/image" Target="media/image757.wmf"/><Relationship Id="rId1106" Type="http://schemas.openxmlformats.org/officeDocument/2006/relationships/oleObject" Target="embeddings/oleObject607.bin"/><Relationship Id="rId1313" Type="http://schemas.openxmlformats.org/officeDocument/2006/relationships/oleObject" Target="embeddings/oleObject735.bin"/><Relationship Id="rId1520" Type="http://schemas.openxmlformats.org/officeDocument/2006/relationships/image" Target="media/image643.wmf"/><Relationship Id="rId1618" Type="http://schemas.openxmlformats.org/officeDocument/2006/relationships/image" Target="media/image692.wmf"/><Relationship Id="rId1825" Type="http://schemas.openxmlformats.org/officeDocument/2006/relationships/oleObject" Target="embeddings/oleObject1044.bin"/><Relationship Id="rId199" Type="http://schemas.openxmlformats.org/officeDocument/2006/relationships/image" Target="media/image63.wmf"/><Relationship Id="rId266" Type="http://schemas.openxmlformats.org/officeDocument/2006/relationships/oleObject" Target="embeddings/oleObject165.bin"/><Relationship Id="rId473" Type="http://schemas.openxmlformats.org/officeDocument/2006/relationships/image" Target="media/image197.wmf"/><Relationship Id="rId680" Type="http://schemas.openxmlformats.org/officeDocument/2006/relationships/oleObject" Target="embeddings/oleObject383.bin"/><Relationship Id="rId126" Type="http://schemas.openxmlformats.org/officeDocument/2006/relationships/oleObject" Target="embeddings/oleObject77.bin"/><Relationship Id="rId333" Type="http://schemas.openxmlformats.org/officeDocument/2006/relationships/image" Target="media/image130.wmf"/><Relationship Id="rId540" Type="http://schemas.openxmlformats.org/officeDocument/2006/relationships/image" Target="media/image224.wmf"/><Relationship Id="rId778" Type="http://schemas.openxmlformats.org/officeDocument/2006/relationships/oleObject" Target="embeddings/oleObject443.bin"/><Relationship Id="rId985" Type="http://schemas.openxmlformats.org/officeDocument/2006/relationships/oleObject" Target="embeddings/oleObject547.bin"/><Relationship Id="rId1170" Type="http://schemas.openxmlformats.org/officeDocument/2006/relationships/oleObject" Target="embeddings/oleObject633.bin"/><Relationship Id="rId638" Type="http://schemas.openxmlformats.org/officeDocument/2006/relationships/image" Target="media/image272.wmf"/><Relationship Id="rId845" Type="http://schemas.openxmlformats.org/officeDocument/2006/relationships/image" Target="media/image363.wmf"/><Relationship Id="rId1030" Type="http://schemas.openxmlformats.org/officeDocument/2006/relationships/image" Target="media/image456.wmf"/><Relationship Id="rId1268" Type="http://schemas.openxmlformats.org/officeDocument/2006/relationships/oleObject" Target="embeddings/oleObject703.bin"/><Relationship Id="rId1475" Type="http://schemas.openxmlformats.org/officeDocument/2006/relationships/oleObject" Target="embeddings/oleObject850.bin"/><Relationship Id="rId1682" Type="http://schemas.openxmlformats.org/officeDocument/2006/relationships/image" Target="media/image723.wmf"/><Relationship Id="rId400" Type="http://schemas.openxmlformats.org/officeDocument/2006/relationships/image" Target="media/image162.wmf"/><Relationship Id="rId705" Type="http://schemas.openxmlformats.org/officeDocument/2006/relationships/oleObject" Target="embeddings/oleObject396.bin"/><Relationship Id="rId1128" Type="http://schemas.openxmlformats.org/officeDocument/2006/relationships/oleObject" Target="embeddings/oleObject617.bin"/><Relationship Id="rId1335" Type="http://schemas.openxmlformats.org/officeDocument/2006/relationships/oleObject" Target="embeddings/oleObject751.bin"/><Relationship Id="rId1542" Type="http://schemas.openxmlformats.org/officeDocument/2006/relationships/image" Target="media/image654.wmf"/><Relationship Id="rId912" Type="http://schemas.openxmlformats.org/officeDocument/2006/relationships/image" Target="media/image395.wmf"/><Relationship Id="rId1847" Type="http://schemas.openxmlformats.org/officeDocument/2006/relationships/oleObject" Target="embeddings/oleObject1066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592.wmf"/><Relationship Id="rId1707" Type="http://schemas.openxmlformats.org/officeDocument/2006/relationships/oleObject" Target="embeddings/oleObject970.bin"/><Relationship Id="rId190" Type="http://schemas.openxmlformats.org/officeDocument/2006/relationships/oleObject" Target="embeddings/oleObject127.bin"/><Relationship Id="rId288" Type="http://schemas.openxmlformats.org/officeDocument/2006/relationships/oleObject" Target="embeddings/oleObject176.bin"/><Relationship Id="rId495" Type="http://schemas.openxmlformats.org/officeDocument/2006/relationships/oleObject" Target="embeddings/oleObject285.bin"/><Relationship Id="rId148" Type="http://schemas.openxmlformats.org/officeDocument/2006/relationships/oleObject" Target="embeddings/oleObject96.bin"/><Relationship Id="rId355" Type="http://schemas.openxmlformats.org/officeDocument/2006/relationships/image" Target="media/image141.wmf"/><Relationship Id="rId562" Type="http://schemas.openxmlformats.org/officeDocument/2006/relationships/image" Target="media/image235.wmf"/><Relationship Id="rId1192" Type="http://schemas.openxmlformats.org/officeDocument/2006/relationships/oleObject" Target="embeddings/oleObject644.bin"/><Relationship Id="rId215" Type="http://schemas.openxmlformats.org/officeDocument/2006/relationships/image" Target="media/image71.wmf"/><Relationship Id="rId422" Type="http://schemas.openxmlformats.org/officeDocument/2006/relationships/image" Target="media/image173.wmf"/><Relationship Id="rId867" Type="http://schemas.openxmlformats.org/officeDocument/2006/relationships/image" Target="media/image374.wmf"/><Relationship Id="rId1052" Type="http://schemas.openxmlformats.org/officeDocument/2006/relationships/image" Target="media/image467.wmf"/><Relationship Id="rId1497" Type="http://schemas.openxmlformats.org/officeDocument/2006/relationships/oleObject" Target="embeddings/oleObject861.bin"/><Relationship Id="rId727" Type="http://schemas.openxmlformats.org/officeDocument/2006/relationships/oleObject" Target="embeddings/oleObject407.bin"/><Relationship Id="rId934" Type="http://schemas.openxmlformats.org/officeDocument/2006/relationships/image" Target="media/image406.wmf"/><Relationship Id="rId1357" Type="http://schemas.openxmlformats.org/officeDocument/2006/relationships/oleObject" Target="embeddings/oleObject773.bin"/><Relationship Id="rId1564" Type="http://schemas.openxmlformats.org/officeDocument/2006/relationships/image" Target="media/image665.wmf"/><Relationship Id="rId1771" Type="http://schemas.openxmlformats.org/officeDocument/2006/relationships/oleObject" Target="embeddings/oleObject1003.bin"/><Relationship Id="rId63" Type="http://schemas.openxmlformats.org/officeDocument/2006/relationships/oleObject" Target="embeddings/oleObject37.bin"/><Relationship Id="rId1217" Type="http://schemas.openxmlformats.org/officeDocument/2006/relationships/image" Target="media/image553.wmf"/><Relationship Id="rId1424" Type="http://schemas.openxmlformats.org/officeDocument/2006/relationships/image" Target="media/image603.wmf"/><Relationship Id="rId1631" Type="http://schemas.openxmlformats.org/officeDocument/2006/relationships/oleObject" Target="embeddings/oleObject928.bin"/><Relationship Id="rId1869" Type="http://schemas.openxmlformats.org/officeDocument/2006/relationships/oleObject" Target="embeddings/oleObject1088.bin"/><Relationship Id="rId1729" Type="http://schemas.openxmlformats.org/officeDocument/2006/relationships/image" Target="media/image743.wmf"/><Relationship Id="rId377" Type="http://schemas.openxmlformats.org/officeDocument/2006/relationships/oleObject" Target="embeddings/oleObject221.bin"/><Relationship Id="rId584" Type="http://schemas.openxmlformats.org/officeDocument/2006/relationships/image" Target="media/image246.wmf"/><Relationship Id="rId5" Type="http://schemas.openxmlformats.org/officeDocument/2006/relationships/webSettings" Target="webSettings.xml"/><Relationship Id="rId237" Type="http://schemas.openxmlformats.org/officeDocument/2006/relationships/image" Target="media/image82.wmf"/><Relationship Id="rId791" Type="http://schemas.openxmlformats.org/officeDocument/2006/relationships/image" Target="media/image337.wmf"/><Relationship Id="rId889" Type="http://schemas.openxmlformats.org/officeDocument/2006/relationships/oleObject" Target="embeddings/oleObject500.bin"/><Relationship Id="rId1074" Type="http://schemas.openxmlformats.org/officeDocument/2006/relationships/image" Target="media/image478.wmf"/><Relationship Id="rId444" Type="http://schemas.openxmlformats.org/officeDocument/2006/relationships/image" Target="media/image184.wmf"/><Relationship Id="rId651" Type="http://schemas.openxmlformats.org/officeDocument/2006/relationships/oleObject" Target="embeddings/oleObject368.bin"/><Relationship Id="rId749" Type="http://schemas.openxmlformats.org/officeDocument/2006/relationships/oleObject" Target="embeddings/oleObject418.bin"/><Relationship Id="rId1281" Type="http://schemas.openxmlformats.org/officeDocument/2006/relationships/oleObject" Target="embeddings/oleObject714.bin"/><Relationship Id="rId1379" Type="http://schemas.openxmlformats.org/officeDocument/2006/relationships/image" Target="media/image583.wmf"/><Relationship Id="rId1586" Type="http://schemas.openxmlformats.org/officeDocument/2006/relationships/image" Target="media/image676.wmf"/><Relationship Id="rId304" Type="http://schemas.openxmlformats.org/officeDocument/2006/relationships/oleObject" Target="embeddings/oleObject184.bin"/><Relationship Id="rId511" Type="http://schemas.openxmlformats.org/officeDocument/2006/relationships/oleObject" Target="embeddings/oleObject296.bin"/><Relationship Id="rId609" Type="http://schemas.openxmlformats.org/officeDocument/2006/relationships/oleObject" Target="embeddings/oleObject347.bin"/><Relationship Id="rId956" Type="http://schemas.openxmlformats.org/officeDocument/2006/relationships/image" Target="media/image417.wmf"/><Relationship Id="rId1141" Type="http://schemas.openxmlformats.org/officeDocument/2006/relationships/image" Target="media/image513.wmf"/><Relationship Id="rId1239" Type="http://schemas.openxmlformats.org/officeDocument/2006/relationships/oleObject" Target="embeddings/oleObject678.bin"/><Relationship Id="rId1793" Type="http://schemas.openxmlformats.org/officeDocument/2006/relationships/oleObject" Target="embeddings/oleObject1014.bin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62.bin"/><Relationship Id="rId1001" Type="http://schemas.openxmlformats.org/officeDocument/2006/relationships/oleObject" Target="embeddings/oleObject555.bin"/><Relationship Id="rId1446" Type="http://schemas.openxmlformats.org/officeDocument/2006/relationships/oleObject" Target="embeddings/oleObject832.bin"/><Relationship Id="rId1653" Type="http://schemas.openxmlformats.org/officeDocument/2006/relationships/image" Target="media/image709.wmf"/><Relationship Id="rId1860" Type="http://schemas.openxmlformats.org/officeDocument/2006/relationships/oleObject" Target="embeddings/oleObject1079.bin"/><Relationship Id="rId1306" Type="http://schemas.openxmlformats.org/officeDocument/2006/relationships/image" Target="media/image570.wmf"/><Relationship Id="rId1513" Type="http://schemas.openxmlformats.org/officeDocument/2006/relationships/oleObject" Target="embeddings/oleObject869.bin"/><Relationship Id="rId1720" Type="http://schemas.openxmlformats.org/officeDocument/2006/relationships/oleObject" Target="embeddings/oleObject977.bin"/><Relationship Id="rId12" Type="http://schemas.openxmlformats.org/officeDocument/2006/relationships/image" Target="media/image5.wmf"/><Relationship Id="rId1818" Type="http://schemas.openxmlformats.org/officeDocument/2006/relationships/oleObject" Target="embeddings/oleObject1037.bin"/><Relationship Id="rId161" Type="http://schemas.openxmlformats.org/officeDocument/2006/relationships/image" Target="media/image52.wmf"/><Relationship Id="rId399" Type="http://schemas.openxmlformats.org/officeDocument/2006/relationships/oleObject" Target="embeddings/oleObject233.bin"/><Relationship Id="rId259" Type="http://schemas.openxmlformats.org/officeDocument/2006/relationships/image" Target="media/image93.wmf"/><Relationship Id="rId466" Type="http://schemas.openxmlformats.org/officeDocument/2006/relationships/oleObject" Target="embeddings/oleObject268.bin"/><Relationship Id="rId673" Type="http://schemas.openxmlformats.org/officeDocument/2006/relationships/oleObject" Target="embeddings/oleObject379.bin"/><Relationship Id="rId880" Type="http://schemas.openxmlformats.org/officeDocument/2006/relationships/image" Target="media/image380.wmf"/><Relationship Id="rId1096" Type="http://schemas.openxmlformats.org/officeDocument/2006/relationships/image" Target="media/image489.wmf"/><Relationship Id="rId119" Type="http://schemas.openxmlformats.org/officeDocument/2006/relationships/oleObject" Target="embeddings/oleObject73.bin"/><Relationship Id="rId326" Type="http://schemas.openxmlformats.org/officeDocument/2006/relationships/oleObject" Target="embeddings/oleObject195.bin"/><Relationship Id="rId533" Type="http://schemas.openxmlformats.org/officeDocument/2006/relationships/oleObject" Target="embeddings/oleObject308.bin"/><Relationship Id="rId978" Type="http://schemas.openxmlformats.org/officeDocument/2006/relationships/oleObject" Target="embeddings/oleObject544.bin"/><Relationship Id="rId1163" Type="http://schemas.openxmlformats.org/officeDocument/2006/relationships/image" Target="media/image527.png"/><Relationship Id="rId1370" Type="http://schemas.openxmlformats.org/officeDocument/2006/relationships/oleObject" Target="embeddings/oleObject786.bin"/><Relationship Id="rId740" Type="http://schemas.openxmlformats.org/officeDocument/2006/relationships/image" Target="media/image322.wmf"/><Relationship Id="rId838" Type="http://schemas.openxmlformats.org/officeDocument/2006/relationships/oleObject" Target="embeddings/oleObject474.bin"/><Relationship Id="rId1023" Type="http://schemas.openxmlformats.org/officeDocument/2006/relationships/oleObject" Target="embeddings/oleObject566.bin"/><Relationship Id="rId1468" Type="http://schemas.openxmlformats.org/officeDocument/2006/relationships/image" Target="media/image617.wmf"/><Relationship Id="rId1675" Type="http://schemas.openxmlformats.org/officeDocument/2006/relationships/oleObject" Target="embeddings/oleObject951.bin"/><Relationship Id="rId1882" Type="http://schemas.openxmlformats.org/officeDocument/2006/relationships/oleObject" Target="embeddings/oleObject1101.bin"/><Relationship Id="rId600" Type="http://schemas.openxmlformats.org/officeDocument/2006/relationships/image" Target="media/image253.wmf"/><Relationship Id="rId1230" Type="http://schemas.openxmlformats.org/officeDocument/2006/relationships/oleObject" Target="embeddings/oleObject669.bin"/><Relationship Id="rId1328" Type="http://schemas.openxmlformats.org/officeDocument/2006/relationships/oleObject" Target="embeddings/oleObject744.bin"/><Relationship Id="rId1535" Type="http://schemas.openxmlformats.org/officeDocument/2006/relationships/oleObject" Target="embeddings/oleObject880.bin"/><Relationship Id="rId905" Type="http://schemas.openxmlformats.org/officeDocument/2006/relationships/oleObject" Target="embeddings/oleObject509.bin"/><Relationship Id="rId1742" Type="http://schemas.openxmlformats.org/officeDocument/2006/relationships/oleObject" Target="embeddings/oleObject988.bin"/><Relationship Id="rId34" Type="http://schemas.openxmlformats.org/officeDocument/2006/relationships/image" Target="media/image16.wmf"/><Relationship Id="rId1602" Type="http://schemas.openxmlformats.org/officeDocument/2006/relationships/image" Target="media/image684.wmf"/><Relationship Id="rId183" Type="http://schemas.openxmlformats.org/officeDocument/2006/relationships/oleObject" Target="embeddings/oleObject123.bin"/><Relationship Id="rId390" Type="http://schemas.openxmlformats.org/officeDocument/2006/relationships/image" Target="media/image157.wmf"/><Relationship Id="rId250" Type="http://schemas.openxmlformats.org/officeDocument/2006/relationships/oleObject" Target="embeddings/oleObject157.bin"/><Relationship Id="rId488" Type="http://schemas.openxmlformats.org/officeDocument/2006/relationships/image" Target="media/image203.wmf"/><Relationship Id="rId695" Type="http://schemas.openxmlformats.org/officeDocument/2006/relationships/oleObject" Target="embeddings/oleObject391.bin"/><Relationship Id="rId110" Type="http://schemas.openxmlformats.org/officeDocument/2006/relationships/oleObject" Target="embeddings/oleObject68.bin"/><Relationship Id="rId348" Type="http://schemas.openxmlformats.org/officeDocument/2006/relationships/oleObject" Target="embeddings/oleObject206.bin"/><Relationship Id="rId555" Type="http://schemas.openxmlformats.org/officeDocument/2006/relationships/oleObject" Target="embeddings/oleObject319.bin"/><Relationship Id="rId762" Type="http://schemas.openxmlformats.org/officeDocument/2006/relationships/oleObject" Target="embeddings/oleObject430.bin"/><Relationship Id="rId1185" Type="http://schemas.openxmlformats.org/officeDocument/2006/relationships/image" Target="media/image540.wmf"/><Relationship Id="rId1392" Type="http://schemas.openxmlformats.org/officeDocument/2006/relationships/oleObject" Target="embeddings/oleObject798.bin"/><Relationship Id="rId208" Type="http://schemas.openxmlformats.org/officeDocument/2006/relationships/oleObject" Target="embeddings/oleObject136.bin"/><Relationship Id="rId415" Type="http://schemas.openxmlformats.org/officeDocument/2006/relationships/oleObject" Target="embeddings/oleObject241.bin"/><Relationship Id="rId622" Type="http://schemas.openxmlformats.org/officeDocument/2006/relationships/image" Target="media/image264.wmf"/><Relationship Id="rId1045" Type="http://schemas.openxmlformats.org/officeDocument/2006/relationships/oleObject" Target="embeddings/oleObject577.bin"/><Relationship Id="rId1252" Type="http://schemas.openxmlformats.org/officeDocument/2006/relationships/oleObject" Target="embeddings/oleObject687.bin"/><Relationship Id="rId1697" Type="http://schemas.openxmlformats.org/officeDocument/2006/relationships/oleObject" Target="embeddings/oleObject964.bin"/><Relationship Id="rId927" Type="http://schemas.openxmlformats.org/officeDocument/2006/relationships/oleObject" Target="embeddings/oleObject520.bin"/><Relationship Id="rId1112" Type="http://schemas.openxmlformats.org/officeDocument/2006/relationships/oleObject" Target="embeddings/oleObject610.bin"/><Relationship Id="rId1557" Type="http://schemas.openxmlformats.org/officeDocument/2006/relationships/oleObject" Target="embeddings/oleObject891.bin"/><Relationship Id="rId1764" Type="http://schemas.openxmlformats.org/officeDocument/2006/relationships/image" Target="media/image760.wmf"/><Relationship Id="rId56" Type="http://schemas.openxmlformats.org/officeDocument/2006/relationships/oleObject" Target="embeddings/oleObject31.bin"/><Relationship Id="rId1417" Type="http://schemas.openxmlformats.org/officeDocument/2006/relationships/oleObject" Target="embeddings/oleObject813.bin"/><Relationship Id="rId1624" Type="http://schemas.openxmlformats.org/officeDocument/2006/relationships/image" Target="media/image695.wmf"/><Relationship Id="rId1831" Type="http://schemas.openxmlformats.org/officeDocument/2006/relationships/oleObject" Target="embeddings/oleObject1050.bin"/><Relationship Id="rId272" Type="http://schemas.openxmlformats.org/officeDocument/2006/relationships/oleObject" Target="embeddings/oleObject168.bin"/><Relationship Id="rId577" Type="http://schemas.openxmlformats.org/officeDocument/2006/relationships/oleObject" Target="embeddings/oleObject330.bin"/><Relationship Id="rId132" Type="http://schemas.openxmlformats.org/officeDocument/2006/relationships/image" Target="media/image47.wmf"/><Relationship Id="rId784" Type="http://schemas.openxmlformats.org/officeDocument/2006/relationships/oleObject" Target="embeddings/oleObject446.bin"/><Relationship Id="rId991" Type="http://schemas.openxmlformats.org/officeDocument/2006/relationships/oleObject" Target="embeddings/oleObject550.bin"/><Relationship Id="rId1067" Type="http://schemas.openxmlformats.org/officeDocument/2006/relationships/oleObject" Target="embeddings/oleObject588.bin"/><Relationship Id="rId437" Type="http://schemas.openxmlformats.org/officeDocument/2006/relationships/oleObject" Target="embeddings/oleObject252.bin"/><Relationship Id="rId644" Type="http://schemas.openxmlformats.org/officeDocument/2006/relationships/image" Target="media/image275.wmf"/><Relationship Id="rId851" Type="http://schemas.openxmlformats.org/officeDocument/2006/relationships/image" Target="media/image366.wmf"/><Relationship Id="rId1274" Type="http://schemas.openxmlformats.org/officeDocument/2006/relationships/oleObject" Target="embeddings/oleObject709.bin"/><Relationship Id="rId1481" Type="http://schemas.openxmlformats.org/officeDocument/2006/relationships/oleObject" Target="embeddings/oleObject853.bin"/><Relationship Id="rId1579" Type="http://schemas.openxmlformats.org/officeDocument/2006/relationships/oleObject" Target="embeddings/oleObject902.bin"/><Relationship Id="rId504" Type="http://schemas.openxmlformats.org/officeDocument/2006/relationships/oleObject" Target="embeddings/oleObject292.bin"/><Relationship Id="rId711" Type="http://schemas.openxmlformats.org/officeDocument/2006/relationships/oleObject" Target="embeddings/oleObject399.bin"/><Relationship Id="rId949" Type="http://schemas.openxmlformats.org/officeDocument/2006/relationships/oleObject" Target="embeddings/oleObject531.bin"/><Relationship Id="rId1134" Type="http://schemas.openxmlformats.org/officeDocument/2006/relationships/oleObject" Target="embeddings/oleObject620.bin"/><Relationship Id="rId1341" Type="http://schemas.openxmlformats.org/officeDocument/2006/relationships/oleObject" Target="embeddings/oleObject757.bin"/><Relationship Id="rId1786" Type="http://schemas.openxmlformats.org/officeDocument/2006/relationships/image" Target="media/image771.wmf"/><Relationship Id="rId78" Type="http://schemas.openxmlformats.org/officeDocument/2006/relationships/image" Target="media/image28.wmf"/><Relationship Id="rId809" Type="http://schemas.openxmlformats.org/officeDocument/2006/relationships/image" Target="media/image346.wmf"/><Relationship Id="rId1201" Type="http://schemas.openxmlformats.org/officeDocument/2006/relationships/image" Target="media/image548.wmf"/><Relationship Id="rId1439" Type="http://schemas.openxmlformats.org/officeDocument/2006/relationships/oleObject" Target="embeddings/oleObject827.bin"/><Relationship Id="rId1646" Type="http://schemas.openxmlformats.org/officeDocument/2006/relationships/image" Target="media/image706.wmf"/><Relationship Id="rId1853" Type="http://schemas.openxmlformats.org/officeDocument/2006/relationships/oleObject" Target="embeddings/oleObject1072.bin"/><Relationship Id="rId1506" Type="http://schemas.openxmlformats.org/officeDocument/2006/relationships/image" Target="media/image636.wmf"/><Relationship Id="rId1713" Type="http://schemas.openxmlformats.org/officeDocument/2006/relationships/image" Target="media/image735.wmf"/><Relationship Id="rId294" Type="http://schemas.openxmlformats.org/officeDocument/2006/relationships/oleObject" Target="embeddings/oleObject179.bin"/><Relationship Id="rId154" Type="http://schemas.openxmlformats.org/officeDocument/2006/relationships/oleObject" Target="embeddings/oleObject101.bin"/><Relationship Id="rId361" Type="http://schemas.openxmlformats.org/officeDocument/2006/relationships/image" Target="media/image144.wmf"/><Relationship Id="rId599" Type="http://schemas.openxmlformats.org/officeDocument/2006/relationships/oleObject" Target="embeddings/oleObject342.bin"/><Relationship Id="rId459" Type="http://schemas.openxmlformats.org/officeDocument/2006/relationships/oleObject" Target="embeddings/oleObject264.bin"/><Relationship Id="rId666" Type="http://schemas.openxmlformats.org/officeDocument/2006/relationships/image" Target="media/image286.wmf"/><Relationship Id="rId873" Type="http://schemas.openxmlformats.org/officeDocument/2006/relationships/oleObject" Target="embeddings/oleObject492.bin"/><Relationship Id="rId1089" Type="http://schemas.openxmlformats.org/officeDocument/2006/relationships/oleObject" Target="embeddings/oleObject599.bin"/><Relationship Id="rId1296" Type="http://schemas.openxmlformats.org/officeDocument/2006/relationships/oleObject" Target="embeddings/oleObject722.bin"/><Relationship Id="rId221" Type="http://schemas.openxmlformats.org/officeDocument/2006/relationships/image" Target="media/image74.wmf"/><Relationship Id="rId319" Type="http://schemas.openxmlformats.org/officeDocument/2006/relationships/image" Target="media/image123.wmf"/><Relationship Id="rId526" Type="http://schemas.openxmlformats.org/officeDocument/2006/relationships/image" Target="media/image217.wmf"/><Relationship Id="rId1156" Type="http://schemas.openxmlformats.org/officeDocument/2006/relationships/image" Target="media/image521.wmf"/><Relationship Id="rId1363" Type="http://schemas.openxmlformats.org/officeDocument/2006/relationships/oleObject" Target="embeddings/oleObject779.bin"/><Relationship Id="rId733" Type="http://schemas.openxmlformats.org/officeDocument/2006/relationships/oleObject" Target="embeddings/oleObject410.bin"/><Relationship Id="rId940" Type="http://schemas.openxmlformats.org/officeDocument/2006/relationships/image" Target="media/image409.wmf"/><Relationship Id="rId1016" Type="http://schemas.openxmlformats.org/officeDocument/2006/relationships/image" Target="media/image449.wmf"/><Relationship Id="rId1570" Type="http://schemas.openxmlformats.org/officeDocument/2006/relationships/image" Target="media/image668.wmf"/><Relationship Id="rId1668" Type="http://schemas.openxmlformats.org/officeDocument/2006/relationships/image" Target="media/image716.wmf"/><Relationship Id="rId1875" Type="http://schemas.openxmlformats.org/officeDocument/2006/relationships/oleObject" Target="embeddings/oleObject1094.bin"/><Relationship Id="rId800" Type="http://schemas.openxmlformats.org/officeDocument/2006/relationships/oleObject" Target="embeddings/oleObject454.bin"/><Relationship Id="rId1223" Type="http://schemas.openxmlformats.org/officeDocument/2006/relationships/image" Target="media/image556.wmf"/><Relationship Id="rId1430" Type="http://schemas.openxmlformats.org/officeDocument/2006/relationships/oleObject" Target="embeddings/oleObject821.bin"/><Relationship Id="rId1528" Type="http://schemas.openxmlformats.org/officeDocument/2006/relationships/image" Target="media/image647.wmf"/><Relationship Id="rId1735" Type="http://schemas.openxmlformats.org/officeDocument/2006/relationships/image" Target="media/image746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1021.bin"/><Relationship Id="rId176" Type="http://schemas.openxmlformats.org/officeDocument/2006/relationships/oleObject" Target="embeddings/oleObject117.bin"/><Relationship Id="rId383" Type="http://schemas.openxmlformats.org/officeDocument/2006/relationships/oleObject" Target="embeddings/oleObject225.bin"/><Relationship Id="rId590" Type="http://schemas.openxmlformats.org/officeDocument/2006/relationships/image" Target="media/image249.wmf"/><Relationship Id="rId243" Type="http://schemas.openxmlformats.org/officeDocument/2006/relationships/image" Target="media/image85.wmf"/><Relationship Id="rId450" Type="http://schemas.openxmlformats.org/officeDocument/2006/relationships/image" Target="media/image186.wmf"/><Relationship Id="rId688" Type="http://schemas.openxmlformats.org/officeDocument/2006/relationships/image" Target="media/image296.wmf"/><Relationship Id="rId895" Type="http://schemas.openxmlformats.org/officeDocument/2006/relationships/oleObject" Target="embeddings/oleObject503.bin"/><Relationship Id="rId1080" Type="http://schemas.openxmlformats.org/officeDocument/2006/relationships/image" Target="media/image481.wmf"/><Relationship Id="rId103" Type="http://schemas.openxmlformats.org/officeDocument/2006/relationships/image" Target="media/image34.wmf"/><Relationship Id="rId310" Type="http://schemas.openxmlformats.org/officeDocument/2006/relationships/oleObject" Target="embeddings/oleObject187.bin"/><Relationship Id="rId548" Type="http://schemas.openxmlformats.org/officeDocument/2006/relationships/image" Target="media/image228.wmf"/><Relationship Id="rId755" Type="http://schemas.openxmlformats.org/officeDocument/2006/relationships/oleObject" Target="embeddings/oleObject423.bin"/><Relationship Id="rId962" Type="http://schemas.openxmlformats.org/officeDocument/2006/relationships/image" Target="media/image420.wmf"/><Relationship Id="rId1178" Type="http://schemas.openxmlformats.org/officeDocument/2006/relationships/oleObject" Target="embeddings/oleObject637.bin"/><Relationship Id="rId1385" Type="http://schemas.openxmlformats.org/officeDocument/2006/relationships/image" Target="media/image586.wmf"/><Relationship Id="rId1592" Type="http://schemas.openxmlformats.org/officeDocument/2006/relationships/image" Target="media/image679.wmf"/><Relationship Id="rId91" Type="http://schemas.openxmlformats.org/officeDocument/2006/relationships/oleObject" Target="embeddings/oleObject55.bin"/><Relationship Id="rId408" Type="http://schemas.openxmlformats.org/officeDocument/2006/relationships/image" Target="media/image166.wmf"/><Relationship Id="rId615" Type="http://schemas.openxmlformats.org/officeDocument/2006/relationships/oleObject" Target="embeddings/oleObject350.bin"/><Relationship Id="rId822" Type="http://schemas.openxmlformats.org/officeDocument/2006/relationships/oleObject" Target="embeddings/oleObject466.bin"/><Relationship Id="rId1038" Type="http://schemas.openxmlformats.org/officeDocument/2006/relationships/image" Target="media/image460.wmf"/><Relationship Id="rId1245" Type="http://schemas.openxmlformats.org/officeDocument/2006/relationships/image" Target="media/image559.wmf"/><Relationship Id="rId1452" Type="http://schemas.openxmlformats.org/officeDocument/2006/relationships/oleObject" Target="embeddings/oleObject838.bin"/><Relationship Id="rId1897" Type="http://schemas.openxmlformats.org/officeDocument/2006/relationships/oleObject" Target="embeddings/oleObject1116.bin"/><Relationship Id="rId1105" Type="http://schemas.openxmlformats.org/officeDocument/2006/relationships/image" Target="media/image494.wmf"/><Relationship Id="rId1312" Type="http://schemas.openxmlformats.org/officeDocument/2006/relationships/image" Target="media/image573.wmf"/><Relationship Id="rId1757" Type="http://schemas.openxmlformats.org/officeDocument/2006/relationships/oleObject" Target="embeddings/oleObject996.bin"/><Relationship Id="rId49" Type="http://schemas.openxmlformats.org/officeDocument/2006/relationships/oleObject" Target="embeddings/oleObject24.bin"/><Relationship Id="rId1617" Type="http://schemas.openxmlformats.org/officeDocument/2006/relationships/oleObject" Target="embeddings/oleObject921.bin"/><Relationship Id="rId1824" Type="http://schemas.openxmlformats.org/officeDocument/2006/relationships/oleObject" Target="embeddings/oleObject1043.bin"/><Relationship Id="rId198" Type="http://schemas.openxmlformats.org/officeDocument/2006/relationships/oleObject" Target="embeddings/oleObject131.bin"/><Relationship Id="rId265" Type="http://schemas.openxmlformats.org/officeDocument/2006/relationships/image" Target="media/image96.wmf"/><Relationship Id="rId472" Type="http://schemas.openxmlformats.org/officeDocument/2006/relationships/oleObject" Target="embeddings/oleObject271.bin"/><Relationship Id="rId125" Type="http://schemas.openxmlformats.org/officeDocument/2006/relationships/image" Target="media/image44.wmf"/><Relationship Id="rId332" Type="http://schemas.openxmlformats.org/officeDocument/2006/relationships/oleObject" Target="embeddings/oleObject198.bin"/><Relationship Id="rId777" Type="http://schemas.openxmlformats.org/officeDocument/2006/relationships/image" Target="media/image330.wmf"/><Relationship Id="rId984" Type="http://schemas.openxmlformats.org/officeDocument/2006/relationships/image" Target="media/image433.wmf"/><Relationship Id="rId637" Type="http://schemas.openxmlformats.org/officeDocument/2006/relationships/oleObject" Target="embeddings/oleObject361.bin"/><Relationship Id="rId844" Type="http://schemas.openxmlformats.org/officeDocument/2006/relationships/oleObject" Target="embeddings/oleObject477.bin"/><Relationship Id="rId1267" Type="http://schemas.openxmlformats.org/officeDocument/2006/relationships/oleObject" Target="embeddings/oleObject702.bin"/><Relationship Id="rId1474" Type="http://schemas.openxmlformats.org/officeDocument/2006/relationships/image" Target="media/image620.wmf"/><Relationship Id="rId1681" Type="http://schemas.openxmlformats.org/officeDocument/2006/relationships/oleObject" Target="embeddings/oleObject954.bin"/><Relationship Id="rId704" Type="http://schemas.openxmlformats.org/officeDocument/2006/relationships/image" Target="media/image304.wmf"/><Relationship Id="rId911" Type="http://schemas.openxmlformats.org/officeDocument/2006/relationships/oleObject" Target="embeddings/oleObject512.bin"/><Relationship Id="rId1127" Type="http://schemas.openxmlformats.org/officeDocument/2006/relationships/image" Target="media/image506.wmf"/><Relationship Id="rId1334" Type="http://schemas.openxmlformats.org/officeDocument/2006/relationships/oleObject" Target="embeddings/oleObject750.bin"/><Relationship Id="rId1541" Type="http://schemas.openxmlformats.org/officeDocument/2006/relationships/oleObject" Target="embeddings/oleObject883.bin"/><Relationship Id="rId1779" Type="http://schemas.openxmlformats.org/officeDocument/2006/relationships/oleObject" Target="embeddings/oleObject1007.bin"/><Relationship Id="rId40" Type="http://schemas.openxmlformats.org/officeDocument/2006/relationships/image" Target="media/image19.wmf"/><Relationship Id="rId1401" Type="http://schemas.openxmlformats.org/officeDocument/2006/relationships/oleObject" Target="embeddings/oleObject805.bin"/><Relationship Id="rId1639" Type="http://schemas.openxmlformats.org/officeDocument/2006/relationships/oleObject" Target="embeddings/oleObject932.bin"/><Relationship Id="rId1846" Type="http://schemas.openxmlformats.org/officeDocument/2006/relationships/oleObject" Target="embeddings/oleObject1065.bin"/><Relationship Id="rId1706" Type="http://schemas.openxmlformats.org/officeDocument/2006/relationships/image" Target="media/image732.wmf"/><Relationship Id="rId287" Type="http://schemas.openxmlformats.org/officeDocument/2006/relationships/image" Target="media/image107.wmf"/><Relationship Id="rId494" Type="http://schemas.openxmlformats.org/officeDocument/2006/relationships/image" Target="media/image205.wmf"/><Relationship Id="rId147" Type="http://schemas.openxmlformats.org/officeDocument/2006/relationships/oleObject" Target="embeddings/oleObject95.bin"/><Relationship Id="rId354" Type="http://schemas.openxmlformats.org/officeDocument/2006/relationships/oleObject" Target="embeddings/oleObject209.bin"/><Relationship Id="rId799" Type="http://schemas.openxmlformats.org/officeDocument/2006/relationships/image" Target="media/image341.wmf"/><Relationship Id="rId1191" Type="http://schemas.openxmlformats.org/officeDocument/2006/relationships/image" Target="media/image543.wmf"/><Relationship Id="rId561" Type="http://schemas.openxmlformats.org/officeDocument/2006/relationships/oleObject" Target="embeddings/oleObject322.bin"/><Relationship Id="rId659" Type="http://schemas.openxmlformats.org/officeDocument/2006/relationships/oleObject" Target="embeddings/oleObject372.bin"/><Relationship Id="rId866" Type="http://schemas.openxmlformats.org/officeDocument/2006/relationships/oleObject" Target="embeddings/oleObject488.bin"/><Relationship Id="rId1289" Type="http://schemas.openxmlformats.org/officeDocument/2006/relationships/oleObject" Target="embeddings/oleObject718.bin"/><Relationship Id="rId1496" Type="http://schemas.openxmlformats.org/officeDocument/2006/relationships/image" Target="media/image631.wmf"/><Relationship Id="rId214" Type="http://schemas.openxmlformats.org/officeDocument/2006/relationships/oleObject" Target="embeddings/oleObject139.bin"/><Relationship Id="rId421" Type="http://schemas.openxmlformats.org/officeDocument/2006/relationships/oleObject" Target="embeddings/oleObject244.bin"/><Relationship Id="rId519" Type="http://schemas.openxmlformats.org/officeDocument/2006/relationships/oleObject" Target="embeddings/oleObject301.bin"/><Relationship Id="rId1051" Type="http://schemas.openxmlformats.org/officeDocument/2006/relationships/oleObject" Target="embeddings/oleObject580.bin"/><Relationship Id="rId1149" Type="http://schemas.openxmlformats.org/officeDocument/2006/relationships/oleObject" Target="embeddings/oleObject627.bin"/><Relationship Id="rId1356" Type="http://schemas.openxmlformats.org/officeDocument/2006/relationships/oleObject" Target="embeddings/oleObject772.bin"/><Relationship Id="rId726" Type="http://schemas.openxmlformats.org/officeDocument/2006/relationships/image" Target="media/image315.wmf"/><Relationship Id="rId933" Type="http://schemas.openxmlformats.org/officeDocument/2006/relationships/oleObject" Target="embeddings/oleObject523.bin"/><Relationship Id="rId1009" Type="http://schemas.openxmlformats.org/officeDocument/2006/relationships/oleObject" Target="embeddings/oleObject559.bin"/><Relationship Id="rId1563" Type="http://schemas.openxmlformats.org/officeDocument/2006/relationships/oleObject" Target="embeddings/oleObject894.bin"/><Relationship Id="rId1770" Type="http://schemas.openxmlformats.org/officeDocument/2006/relationships/image" Target="media/image763.wmf"/><Relationship Id="rId1868" Type="http://schemas.openxmlformats.org/officeDocument/2006/relationships/oleObject" Target="embeddings/oleObject1087.bin"/><Relationship Id="rId62" Type="http://schemas.openxmlformats.org/officeDocument/2006/relationships/image" Target="media/image21.wmf"/><Relationship Id="rId1216" Type="http://schemas.openxmlformats.org/officeDocument/2006/relationships/image" Target="media/image552.png"/><Relationship Id="rId1423" Type="http://schemas.openxmlformats.org/officeDocument/2006/relationships/oleObject" Target="embeddings/oleObject816.bin"/><Relationship Id="rId1630" Type="http://schemas.openxmlformats.org/officeDocument/2006/relationships/image" Target="media/image698.wmf"/><Relationship Id="rId1728" Type="http://schemas.openxmlformats.org/officeDocument/2006/relationships/oleObject" Target="embeddings/oleObject981.bin"/><Relationship Id="rId169" Type="http://schemas.openxmlformats.org/officeDocument/2006/relationships/oleObject" Target="embeddings/oleObject110.bin"/><Relationship Id="rId376" Type="http://schemas.openxmlformats.org/officeDocument/2006/relationships/oleObject" Target="embeddings/oleObject220.bin"/><Relationship Id="rId583" Type="http://schemas.openxmlformats.org/officeDocument/2006/relationships/oleObject" Target="embeddings/oleObject333.bin"/><Relationship Id="rId790" Type="http://schemas.openxmlformats.org/officeDocument/2006/relationships/oleObject" Target="embeddings/oleObject449.bin"/><Relationship Id="rId4" Type="http://schemas.openxmlformats.org/officeDocument/2006/relationships/settings" Target="settings.xml"/><Relationship Id="rId236" Type="http://schemas.openxmlformats.org/officeDocument/2006/relationships/oleObject" Target="embeddings/oleObject150.bin"/><Relationship Id="rId443" Type="http://schemas.openxmlformats.org/officeDocument/2006/relationships/oleObject" Target="embeddings/oleObject255.bin"/><Relationship Id="rId650" Type="http://schemas.openxmlformats.org/officeDocument/2006/relationships/image" Target="media/image278.wmf"/><Relationship Id="rId888" Type="http://schemas.openxmlformats.org/officeDocument/2006/relationships/image" Target="media/image384.wmf"/><Relationship Id="rId1073" Type="http://schemas.openxmlformats.org/officeDocument/2006/relationships/oleObject" Target="embeddings/oleObject591.bin"/><Relationship Id="rId1280" Type="http://schemas.openxmlformats.org/officeDocument/2006/relationships/image" Target="media/image562.wmf"/><Relationship Id="rId303" Type="http://schemas.openxmlformats.org/officeDocument/2006/relationships/image" Target="media/image115.wmf"/><Relationship Id="rId748" Type="http://schemas.openxmlformats.org/officeDocument/2006/relationships/image" Target="media/image326.wmf"/><Relationship Id="rId955" Type="http://schemas.openxmlformats.org/officeDocument/2006/relationships/oleObject" Target="embeddings/oleObject534.bin"/><Relationship Id="rId1140" Type="http://schemas.openxmlformats.org/officeDocument/2006/relationships/oleObject" Target="embeddings/oleObject623.bin"/><Relationship Id="rId1378" Type="http://schemas.openxmlformats.org/officeDocument/2006/relationships/oleObject" Target="embeddings/oleObject791.bin"/><Relationship Id="rId1585" Type="http://schemas.openxmlformats.org/officeDocument/2006/relationships/oleObject" Target="embeddings/oleObject905.bin"/><Relationship Id="rId1792" Type="http://schemas.openxmlformats.org/officeDocument/2006/relationships/image" Target="media/image774.wmf"/><Relationship Id="rId84" Type="http://schemas.openxmlformats.org/officeDocument/2006/relationships/image" Target="media/image31.wmf"/><Relationship Id="rId510" Type="http://schemas.openxmlformats.org/officeDocument/2006/relationships/image" Target="media/image210.wmf"/><Relationship Id="rId608" Type="http://schemas.openxmlformats.org/officeDocument/2006/relationships/image" Target="media/image257.wmf"/><Relationship Id="rId815" Type="http://schemas.openxmlformats.org/officeDocument/2006/relationships/image" Target="media/image349.wmf"/><Relationship Id="rId1238" Type="http://schemas.openxmlformats.org/officeDocument/2006/relationships/oleObject" Target="embeddings/oleObject677.bin"/><Relationship Id="rId1445" Type="http://schemas.openxmlformats.org/officeDocument/2006/relationships/oleObject" Target="embeddings/oleObject831.bin"/><Relationship Id="rId1652" Type="http://schemas.openxmlformats.org/officeDocument/2006/relationships/oleObject" Target="embeddings/oleObject939.bin"/><Relationship Id="rId1000" Type="http://schemas.openxmlformats.org/officeDocument/2006/relationships/image" Target="media/image441.wmf"/><Relationship Id="rId1305" Type="http://schemas.openxmlformats.org/officeDocument/2006/relationships/oleObject" Target="embeddings/oleObject731.bin"/><Relationship Id="rId1512" Type="http://schemas.openxmlformats.org/officeDocument/2006/relationships/image" Target="media/image639.wmf"/><Relationship Id="rId1817" Type="http://schemas.openxmlformats.org/officeDocument/2006/relationships/oleObject" Target="embeddings/oleObject1036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61.wmf"/><Relationship Id="rId160" Type="http://schemas.openxmlformats.org/officeDocument/2006/relationships/oleObject" Target="embeddings/oleObject104.bin"/><Relationship Id="rId258" Type="http://schemas.openxmlformats.org/officeDocument/2006/relationships/oleObject" Target="embeddings/oleObject161.bin"/><Relationship Id="rId465" Type="http://schemas.openxmlformats.org/officeDocument/2006/relationships/oleObject" Target="embeddings/oleObject267.bin"/><Relationship Id="rId672" Type="http://schemas.openxmlformats.org/officeDocument/2006/relationships/image" Target="media/image289.wmf"/><Relationship Id="rId1095" Type="http://schemas.openxmlformats.org/officeDocument/2006/relationships/oleObject" Target="embeddings/oleObject602.bin"/><Relationship Id="rId118" Type="http://schemas.openxmlformats.org/officeDocument/2006/relationships/image" Target="media/image41.wmf"/><Relationship Id="rId325" Type="http://schemas.openxmlformats.org/officeDocument/2006/relationships/image" Target="media/image126.wmf"/><Relationship Id="rId532" Type="http://schemas.openxmlformats.org/officeDocument/2006/relationships/image" Target="media/image220.wmf"/><Relationship Id="rId977" Type="http://schemas.openxmlformats.org/officeDocument/2006/relationships/image" Target="media/image429.wmf"/><Relationship Id="rId1162" Type="http://schemas.openxmlformats.org/officeDocument/2006/relationships/image" Target="media/image526.wmf"/><Relationship Id="rId837" Type="http://schemas.openxmlformats.org/officeDocument/2006/relationships/image" Target="media/image359.wmf"/><Relationship Id="rId1022" Type="http://schemas.openxmlformats.org/officeDocument/2006/relationships/image" Target="media/image452.wmf"/><Relationship Id="rId1467" Type="http://schemas.openxmlformats.org/officeDocument/2006/relationships/oleObject" Target="embeddings/oleObject846.bin"/><Relationship Id="rId1674" Type="http://schemas.openxmlformats.org/officeDocument/2006/relationships/image" Target="media/image719.wmf"/><Relationship Id="rId1881" Type="http://schemas.openxmlformats.org/officeDocument/2006/relationships/oleObject" Target="embeddings/oleObject1100.bin"/><Relationship Id="rId904" Type="http://schemas.openxmlformats.org/officeDocument/2006/relationships/image" Target="media/image391.wmf"/><Relationship Id="rId1327" Type="http://schemas.openxmlformats.org/officeDocument/2006/relationships/oleObject" Target="embeddings/oleObject743.bin"/><Relationship Id="rId1534" Type="http://schemas.openxmlformats.org/officeDocument/2006/relationships/image" Target="media/image650.wmf"/><Relationship Id="rId1741" Type="http://schemas.openxmlformats.org/officeDocument/2006/relationships/image" Target="media/image749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913.bin"/><Relationship Id="rId1839" Type="http://schemas.openxmlformats.org/officeDocument/2006/relationships/oleObject" Target="embeddings/oleObject1058.bin"/><Relationship Id="rId182" Type="http://schemas.openxmlformats.org/officeDocument/2006/relationships/image" Target="media/image55.wmf"/><Relationship Id="rId487" Type="http://schemas.openxmlformats.org/officeDocument/2006/relationships/oleObject" Target="embeddings/oleObject280.bin"/><Relationship Id="rId694" Type="http://schemas.openxmlformats.org/officeDocument/2006/relationships/image" Target="media/image299.wmf"/><Relationship Id="rId347" Type="http://schemas.openxmlformats.org/officeDocument/2006/relationships/image" Target="media/image137.wmf"/><Relationship Id="rId999" Type="http://schemas.openxmlformats.org/officeDocument/2006/relationships/oleObject" Target="embeddings/oleObject554.bin"/><Relationship Id="rId1184" Type="http://schemas.openxmlformats.org/officeDocument/2006/relationships/oleObject" Target="embeddings/oleObject640.bin"/><Relationship Id="rId554" Type="http://schemas.openxmlformats.org/officeDocument/2006/relationships/image" Target="media/image231.wmf"/><Relationship Id="rId761" Type="http://schemas.openxmlformats.org/officeDocument/2006/relationships/oleObject" Target="embeddings/oleObject429.bin"/><Relationship Id="rId859" Type="http://schemas.openxmlformats.org/officeDocument/2006/relationships/image" Target="media/image370.wmf"/><Relationship Id="rId1391" Type="http://schemas.openxmlformats.org/officeDocument/2006/relationships/image" Target="media/image589.wmf"/><Relationship Id="rId1489" Type="http://schemas.openxmlformats.org/officeDocument/2006/relationships/oleObject" Target="embeddings/oleObject857.bin"/><Relationship Id="rId1696" Type="http://schemas.openxmlformats.org/officeDocument/2006/relationships/image" Target="media/image728.wmf"/><Relationship Id="rId207" Type="http://schemas.openxmlformats.org/officeDocument/2006/relationships/image" Target="media/image67.wmf"/><Relationship Id="rId414" Type="http://schemas.openxmlformats.org/officeDocument/2006/relationships/image" Target="media/image169.wmf"/><Relationship Id="rId621" Type="http://schemas.openxmlformats.org/officeDocument/2006/relationships/oleObject" Target="embeddings/oleObject353.bin"/><Relationship Id="rId1044" Type="http://schemas.openxmlformats.org/officeDocument/2006/relationships/image" Target="media/image463.wmf"/><Relationship Id="rId1251" Type="http://schemas.openxmlformats.org/officeDocument/2006/relationships/oleObject" Target="embeddings/oleObject686.bin"/><Relationship Id="rId1349" Type="http://schemas.openxmlformats.org/officeDocument/2006/relationships/oleObject" Target="embeddings/oleObject765.bin"/><Relationship Id="rId719" Type="http://schemas.openxmlformats.org/officeDocument/2006/relationships/oleObject" Target="embeddings/oleObject403.bin"/><Relationship Id="rId926" Type="http://schemas.openxmlformats.org/officeDocument/2006/relationships/image" Target="media/image402.wmf"/><Relationship Id="rId1111" Type="http://schemas.openxmlformats.org/officeDocument/2006/relationships/image" Target="media/image497.wmf"/><Relationship Id="rId1556" Type="http://schemas.openxmlformats.org/officeDocument/2006/relationships/image" Target="media/image661.wmf"/><Relationship Id="rId1763" Type="http://schemas.openxmlformats.org/officeDocument/2006/relationships/oleObject" Target="embeddings/oleObject999.bin"/><Relationship Id="rId55" Type="http://schemas.openxmlformats.org/officeDocument/2006/relationships/oleObject" Target="embeddings/oleObject30.bin"/><Relationship Id="rId1209" Type="http://schemas.openxmlformats.org/officeDocument/2006/relationships/oleObject" Target="embeddings/oleObject654.bin"/><Relationship Id="rId1416" Type="http://schemas.openxmlformats.org/officeDocument/2006/relationships/image" Target="media/image599.wmf"/><Relationship Id="rId1623" Type="http://schemas.openxmlformats.org/officeDocument/2006/relationships/oleObject" Target="embeddings/oleObject924.bin"/><Relationship Id="rId1830" Type="http://schemas.openxmlformats.org/officeDocument/2006/relationships/oleObject" Target="embeddings/oleObject1049.bin"/><Relationship Id="rId271" Type="http://schemas.openxmlformats.org/officeDocument/2006/relationships/image" Target="media/image99.wmf"/><Relationship Id="rId131" Type="http://schemas.openxmlformats.org/officeDocument/2006/relationships/oleObject" Target="embeddings/oleObject80.bin"/><Relationship Id="rId369" Type="http://schemas.openxmlformats.org/officeDocument/2006/relationships/image" Target="media/image148.wmf"/><Relationship Id="rId576" Type="http://schemas.openxmlformats.org/officeDocument/2006/relationships/image" Target="media/image242.wmf"/><Relationship Id="rId783" Type="http://schemas.openxmlformats.org/officeDocument/2006/relationships/image" Target="media/image333.wmf"/><Relationship Id="rId990" Type="http://schemas.openxmlformats.org/officeDocument/2006/relationships/image" Target="media/image436.wmf"/><Relationship Id="rId229" Type="http://schemas.openxmlformats.org/officeDocument/2006/relationships/image" Target="media/image78.wmf"/><Relationship Id="rId436" Type="http://schemas.openxmlformats.org/officeDocument/2006/relationships/image" Target="media/image180.wmf"/><Relationship Id="rId643" Type="http://schemas.openxmlformats.org/officeDocument/2006/relationships/oleObject" Target="embeddings/oleObject364.bin"/><Relationship Id="rId1066" Type="http://schemas.openxmlformats.org/officeDocument/2006/relationships/image" Target="media/image474.wmf"/><Relationship Id="rId1273" Type="http://schemas.openxmlformats.org/officeDocument/2006/relationships/oleObject" Target="embeddings/oleObject708.bin"/><Relationship Id="rId1480" Type="http://schemas.openxmlformats.org/officeDocument/2006/relationships/image" Target="media/image623.wmf"/><Relationship Id="rId850" Type="http://schemas.openxmlformats.org/officeDocument/2006/relationships/oleObject" Target="embeddings/oleObject480.bin"/><Relationship Id="rId948" Type="http://schemas.openxmlformats.org/officeDocument/2006/relationships/image" Target="media/image413.wmf"/><Relationship Id="rId1133" Type="http://schemas.openxmlformats.org/officeDocument/2006/relationships/image" Target="media/image509.wmf"/><Relationship Id="rId1578" Type="http://schemas.openxmlformats.org/officeDocument/2006/relationships/image" Target="media/image672.wmf"/><Relationship Id="rId1785" Type="http://schemas.openxmlformats.org/officeDocument/2006/relationships/oleObject" Target="embeddings/oleObject1010.bin"/><Relationship Id="rId77" Type="http://schemas.openxmlformats.org/officeDocument/2006/relationships/oleObject" Target="embeddings/oleObject45.bin"/><Relationship Id="rId503" Type="http://schemas.openxmlformats.org/officeDocument/2006/relationships/oleObject" Target="embeddings/oleObject291.bin"/><Relationship Id="rId710" Type="http://schemas.openxmlformats.org/officeDocument/2006/relationships/image" Target="media/image307.wmf"/><Relationship Id="rId808" Type="http://schemas.openxmlformats.org/officeDocument/2006/relationships/oleObject" Target="embeddings/oleObject458.bin"/><Relationship Id="rId1340" Type="http://schemas.openxmlformats.org/officeDocument/2006/relationships/oleObject" Target="embeddings/oleObject756.bin"/><Relationship Id="rId1438" Type="http://schemas.openxmlformats.org/officeDocument/2006/relationships/image" Target="media/image607.wmf"/><Relationship Id="rId1645" Type="http://schemas.openxmlformats.org/officeDocument/2006/relationships/oleObject" Target="embeddings/oleObject935.bin"/><Relationship Id="rId1200" Type="http://schemas.openxmlformats.org/officeDocument/2006/relationships/oleObject" Target="embeddings/oleObject648.bin"/><Relationship Id="rId1852" Type="http://schemas.openxmlformats.org/officeDocument/2006/relationships/oleObject" Target="embeddings/oleObject1071.bin"/><Relationship Id="rId1505" Type="http://schemas.openxmlformats.org/officeDocument/2006/relationships/oleObject" Target="embeddings/oleObject865.bin"/><Relationship Id="rId1712" Type="http://schemas.openxmlformats.org/officeDocument/2006/relationships/oleObject" Target="embeddings/oleObject973.bin"/><Relationship Id="rId293" Type="http://schemas.openxmlformats.org/officeDocument/2006/relationships/image" Target="media/image110.wmf"/><Relationship Id="rId153" Type="http://schemas.openxmlformats.org/officeDocument/2006/relationships/image" Target="media/image48.wmf"/><Relationship Id="rId360" Type="http://schemas.openxmlformats.org/officeDocument/2006/relationships/oleObject" Target="embeddings/oleObject212.bin"/><Relationship Id="rId598" Type="http://schemas.openxmlformats.org/officeDocument/2006/relationships/image" Target="media/image252.wmf"/><Relationship Id="rId220" Type="http://schemas.openxmlformats.org/officeDocument/2006/relationships/oleObject" Target="embeddings/oleObject142.bin"/><Relationship Id="rId458" Type="http://schemas.openxmlformats.org/officeDocument/2006/relationships/image" Target="media/image190.wmf"/><Relationship Id="rId665" Type="http://schemas.openxmlformats.org/officeDocument/2006/relationships/oleObject" Target="embeddings/oleObject375.bin"/><Relationship Id="rId872" Type="http://schemas.openxmlformats.org/officeDocument/2006/relationships/image" Target="media/image376.wmf"/><Relationship Id="rId1088" Type="http://schemas.openxmlformats.org/officeDocument/2006/relationships/image" Target="media/image485.wmf"/><Relationship Id="rId1295" Type="http://schemas.openxmlformats.org/officeDocument/2006/relationships/oleObject" Target="embeddings/oleObject721.bin"/><Relationship Id="rId1309" Type="http://schemas.openxmlformats.org/officeDocument/2006/relationships/oleObject" Target="embeddings/oleObject733.bin"/><Relationship Id="rId1516" Type="http://schemas.openxmlformats.org/officeDocument/2006/relationships/image" Target="media/image641.wmf"/><Relationship Id="rId1723" Type="http://schemas.openxmlformats.org/officeDocument/2006/relationships/image" Target="media/image740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91.bin"/><Relationship Id="rId525" Type="http://schemas.openxmlformats.org/officeDocument/2006/relationships/oleObject" Target="embeddings/oleObject304.bin"/><Relationship Id="rId732" Type="http://schemas.openxmlformats.org/officeDocument/2006/relationships/image" Target="media/image318.wmf"/><Relationship Id="rId1155" Type="http://schemas.openxmlformats.org/officeDocument/2006/relationships/oleObject" Target="embeddings/oleObject630.bin"/><Relationship Id="rId1362" Type="http://schemas.openxmlformats.org/officeDocument/2006/relationships/oleObject" Target="embeddings/oleObject778.bin"/><Relationship Id="rId99" Type="http://schemas.openxmlformats.org/officeDocument/2006/relationships/image" Target="media/image32.wmf"/><Relationship Id="rId164" Type="http://schemas.openxmlformats.org/officeDocument/2006/relationships/oleObject" Target="embeddings/oleObject106.bin"/><Relationship Id="rId371" Type="http://schemas.openxmlformats.org/officeDocument/2006/relationships/image" Target="media/image149.wmf"/><Relationship Id="rId1015" Type="http://schemas.openxmlformats.org/officeDocument/2006/relationships/oleObject" Target="embeddings/oleObject562.bin"/><Relationship Id="rId1222" Type="http://schemas.openxmlformats.org/officeDocument/2006/relationships/oleObject" Target="embeddings/oleObject662.bin"/><Relationship Id="rId1667" Type="http://schemas.openxmlformats.org/officeDocument/2006/relationships/oleObject" Target="embeddings/oleObject947.bin"/><Relationship Id="rId1874" Type="http://schemas.openxmlformats.org/officeDocument/2006/relationships/oleObject" Target="embeddings/oleObject1093.bin"/><Relationship Id="rId469" Type="http://schemas.openxmlformats.org/officeDocument/2006/relationships/image" Target="media/image195.wmf"/><Relationship Id="rId676" Type="http://schemas.openxmlformats.org/officeDocument/2006/relationships/oleObject" Target="embeddings/oleObject381.bin"/><Relationship Id="rId883" Type="http://schemas.openxmlformats.org/officeDocument/2006/relationships/oleObject" Target="embeddings/oleObject497.bin"/><Relationship Id="rId1099" Type="http://schemas.openxmlformats.org/officeDocument/2006/relationships/oleObject" Target="embeddings/oleObject604.bin"/><Relationship Id="rId1527" Type="http://schemas.openxmlformats.org/officeDocument/2006/relationships/oleObject" Target="embeddings/oleObject876.bin"/><Relationship Id="rId1734" Type="http://schemas.openxmlformats.org/officeDocument/2006/relationships/oleObject" Target="embeddings/oleObject984.bin"/><Relationship Id="rId26" Type="http://schemas.openxmlformats.org/officeDocument/2006/relationships/image" Target="media/image12.wmf"/><Relationship Id="rId231" Type="http://schemas.openxmlformats.org/officeDocument/2006/relationships/image" Target="media/image79.wmf"/><Relationship Id="rId329" Type="http://schemas.openxmlformats.org/officeDocument/2006/relationships/image" Target="media/image128.wmf"/><Relationship Id="rId536" Type="http://schemas.openxmlformats.org/officeDocument/2006/relationships/image" Target="media/image222.wmf"/><Relationship Id="rId1166" Type="http://schemas.openxmlformats.org/officeDocument/2006/relationships/oleObject" Target="embeddings/oleObject632.bin"/><Relationship Id="rId1373" Type="http://schemas.openxmlformats.org/officeDocument/2006/relationships/oleObject" Target="embeddings/oleObject788.bin"/><Relationship Id="rId175" Type="http://schemas.openxmlformats.org/officeDocument/2006/relationships/oleObject" Target="embeddings/oleObject116.bin"/><Relationship Id="rId743" Type="http://schemas.openxmlformats.org/officeDocument/2006/relationships/oleObject" Target="embeddings/oleObject415.bin"/><Relationship Id="rId950" Type="http://schemas.openxmlformats.org/officeDocument/2006/relationships/image" Target="media/image414.wmf"/><Relationship Id="rId1026" Type="http://schemas.openxmlformats.org/officeDocument/2006/relationships/image" Target="media/image454.wmf"/><Relationship Id="rId1580" Type="http://schemas.openxmlformats.org/officeDocument/2006/relationships/image" Target="media/image673.wmf"/><Relationship Id="rId1678" Type="http://schemas.openxmlformats.org/officeDocument/2006/relationships/image" Target="media/image721.wmf"/><Relationship Id="rId1801" Type="http://schemas.openxmlformats.org/officeDocument/2006/relationships/oleObject" Target="embeddings/oleObject1020.bin"/><Relationship Id="rId1885" Type="http://schemas.openxmlformats.org/officeDocument/2006/relationships/oleObject" Target="embeddings/oleObject1104.bin"/><Relationship Id="rId382" Type="http://schemas.openxmlformats.org/officeDocument/2006/relationships/image" Target="media/image153.wmf"/><Relationship Id="rId603" Type="http://schemas.openxmlformats.org/officeDocument/2006/relationships/oleObject" Target="embeddings/oleObject344.bin"/><Relationship Id="rId687" Type="http://schemas.openxmlformats.org/officeDocument/2006/relationships/oleObject" Target="embeddings/oleObject387.bin"/><Relationship Id="rId810" Type="http://schemas.openxmlformats.org/officeDocument/2006/relationships/oleObject" Target="embeddings/oleObject459.bin"/><Relationship Id="rId908" Type="http://schemas.openxmlformats.org/officeDocument/2006/relationships/image" Target="media/image393.wmf"/><Relationship Id="rId1233" Type="http://schemas.openxmlformats.org/officeDocument/2006/relationships/oleObject" Target="embeddings/oleObject672.bin"/><Relationship Id="rId1440" Type="http://schemas.openxmlformats.org/officeDocument/2006/relationships/image" Target="media/image608.wmf"/><Relationship Id="rId1538" Type="http://schemas.openxmlformats.org/officeDocument/2006/relationships/image" Target="media/image652.wmf"/><Relationship Id="rId242" Type="http://schemas.openxmlformats.org/officeDocument/2006/relationships/oleObject" Target="embeddings/oleObject153.bin"/><Relationship Id="rId894" Type="http://schemas.openxmlformats.org/officeDocument/2006/relationships/image" Target="media/image387.wmf"/><Relationship Id="rId1177" Type="http://schemas.openxmlformats.org/officeDocument/2006/relationships/image" Target="media/image536.wmf"/><Relationship Id="rId1300" Type="http://schemas.openxmlformats.org/officeDocument/2006/relationships/oleObject" Target="embeddings/oleObject726.bin"/><Relationship Id="rId1745" Type="http://schemas.openxmlformats.org/officeDocument/2006/relationships/image" Target="media/image751.wmf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64.bin"/><Relationship Id="rId547" Type="http://schemas.openxmlformats.org/officeDocument/2006/relationships/oleObject" Target="embeddings/oleObject315.bin"/><Relationship Id="rId754" Type="http://schemas.openxmlformats.org/officeDocument/2006/relationships/oleObject" Target="embeddings/oleObject422.bin"/><Relationship Id="rId961" Type="http://schemas.openxmlformats.org/officeDocument/2006/relationships/oleObject" Target="embeddings/oleObject537.bin"/><Relationship Id="rId1384" Type="http://schemas.openxmlformats.org/officeDocument/2006/relationships/oleObject" Target="embeddings/oleObject794.bin"/><Relationship Id="rId1591" Type="http://schemas.openxmlformats.org/officeDocument/2006/relationships/oleObject" Target="embeddings/oleObject908.bin"/><Relationship Id="rId1605" Type="http://schemas.openxmlformats.org/officeDocument/2006/relationships/oleObject" Target="embeddings/oleObject915.bin"/><Relationship Id="rId1689" Type="http://schemas.openxmlformats.org/officeDocument/2006/relationships/oleObject" Target="embeddings/oleObject959.bin"/><Relationship Id="rId1812" Type="http://schemas.openxmlformats.org/officeDocument/2006/relationships/oleObject" Target="embeddings/oleObject1031.bin"/><Relationship Id="rId90" Type="http://schemas.openxmlformats.org/officeDocument/2006/relationships/oleObject" Target="embeddings/oleObject54.bin"/><Relationship Id="rId186" Type="http://schemas.openxmlformats.org/officeDocument/2006/relationships/image" Target="media/image57.wmf"/><Relationship Id="rId393" Type="http://schemas.openxmlformats.org/officeDocument/2006/relationships/oleObject" Target="embeddings/oleObject230.bin"/><Relationship Id="rId407" Type="http://schemas.openxmlformats.org/officeDocument/2006/relationships/oleObject" Target="embeddings/oleObject237.bin"/><Relationship Id="rId614" Type="http://schemas.openxmlformats.org/officeDocument/2006/relationships/image" Target="media/image260.wmf"/><Relationship Id="rId821" Type="http://schemas.openxmlformats.org/officeDocument/2006/relationships/oleObject" Target="embeddings/oleObject465.bin"/><Relationship Id="rId1037" Type="http://schemas.openxmlformats.org/officeDocument/2006/relationships/oleObject" Target="embeddings/oleObject573.bin"/><Relationship Id="rId1244" Type="http://schemas.openxmlformats.org/officeDocument/2006/relationships/oleObject" Target="embeddings/oleObject681.bin"/><Relationship Id="rId1451" Type="http://schemas.openxmlformats.org/officeDocument/2006/relationships/oleObject" Target="embeddings/oleObject837.bin"/><Relationship Id="rId1896" Type="http://schemas.openxmlformats.org/officeDocument/2006/relationships/oleObject" Target="embeddings/oleObject1115.bin"/><Relationship Id="rId253" Type="http://schemas.openxmlformats.org/officeDocument/2006/relationships/image" Target="media/image90.wmf"/><Relationship Id="rId460" Type="http://schemas.openxmlformats.org/officeDocument/2006/relationships/image" Target="media/image191.wmf"/><Relationship Id="rId698" Type="http://schemas.openxmlformats.org/officeDocument/2006/relationships/image" Target="media/image301.wmf"/><Relationship Id="rId919" Type="http://schemas.openxmlformats.org/officeDocument/2006/relationships/oleObject" Target="embeddings/oleObject516.bin"/><Relationship Id="rId1090" Type="http://schemas.openxmlformats.org/officeDocument/2006/relationships/image" Target="media/image486.wmf"/><Relationship Id="rId1104" Type="http://schemas.openxmlformats.org/officeDocument/2006/relationships/oleObject" Target="embeddings/oleObject606.bin"/><Relationship Id="rId1311" Type="http://schemas.openxmlformats.org/officeDocument/2006/relationships/oleObject" Target="embeddings/oleObject734.bin"/><Relationship Id="rId1549" Type="http://schemas.openxmlformats.org/officeDocument/2006/relationships/oleObject" Target="embeddings/oleObject887.bin"/><Relationship Id="rId1756" Type="http://schemas.openxmlformats.org/officeDocument/2006/relationships/image" Target="media/image756.wmf"/><Relationship Id="rId48" Type="http://schemas.openxmlformats.org/officeDocument/2006/relationships/oleObject" Target="embeddings/oleObject23.bin"/><Relationship Id="rId113" Type="http://schemas.openxmlformats.org/officeDocument/2006/relationships/image" Target="media/image39.wmf"/><Relationship Id="rId320" Type="http://schemas.openxmlformats.org/officeDocument/2006/relationships/oleObject" Target="embeddings/oleObject192.bin"/><Relationship Id="rId558" Type="http://schemas.openxmlformats.org/officeDocument/2006/relationships/image" Target="media/image233.wmf"/><Relationship Id="rId765" Type="http://schemas.openxmlformats.org/officeDocument/2006/relationships/oleObject" Target="embeddings/oleObject433.bin"/><Relationship Id="rId972" Type="http://schemas.openxmlformats.org/officeDocument/2006/relationships/oleObject" Target="embeddings/oleObject542.bin"/><Relationship Id="rId1188" Type="http://schemas.openxmlformats.org/officeDocument/2006/relationships/oleObject" Target="embeddings/oleObject642.bin"/><Relationship Id="rId1395" Type="http://schemas.openxmlformats.org/officeDocument/2006/relationships/oleObject" Target="embeddings/oleObject801.bin"/><Relationship Id="rId1409" Type="http://schemas.openxmlformats.org/officeDocument/2006/relationships/oleObject" Target="embeddings/oleObject809.bin"/><Relationship Id="rId1616" Type="http://schemas.openxmlformats.org/officeDocument/2006/relationships/image" Target="media/image691.wmf"/><Relationship Id="rId1823" Type="http://schemas.openxmlformats.org/officeDocument/2006/relationships/oleObject" Target="embeddings/oleObject1042.bin"/><Relationship Id="rId197" Type="http://schemas.openxmlformats.org/officeDocument/2006/relationships/image" Target="media/image62.wmf"/><Relationship Id="rId418" Type="http://schemas.openxmlformats.org/officeDocument/2006/relationships/image" Target="media/image171.wmf"/><Relationship Id="rId625" Type="http://schemas.openxmlformats.org/officeDocument/2006/relationships/oleObject" Target="embeddings/oleObject355.bin"/><Relationship Id="rId832" Type="http://schemas.openxmlformats.org/officeDocument/2006/relationships/oleObject" Target="embeddings/oleObject471.bin"/><Relationship Id="rId1048" Type="http://schemas.openxmlformats.org/officeDocument/2006/relationships/image" Target="media/image465.wmf"/><Relationship Id="rId1255" Type="http://schemas.openxmlformats.org/officeDocument/2006/relationships/oleObject" Target="embeddings/oleObject690.bin"/><Relationship Id="rId1462" Type="http://schemas.openxmlformats.org/officeDocument/2006/relationships/image" Target="media/image614.wmf"/><Relationship Id="rId264" Type="http://schemas.openxmlformats.org/officeDocument/2006/relationships/oleObject" Target="embeddings/oleObject164.bin"/><Relationship Id="rId471" Type="http://schemas.openxmlformats.org/officeDocument/2006/relationships/image" Target="media/image196.wmf"/><Relationship Id="rId1115" Type="http://schemas.openxmlformats.org/officeDocument/2006/relationships/image" Target="media/image499.png"/><Relationship Id="rId1322" Type="http://schemas.openxmlformats.org/officeDocument/2006/relationships/image" Target="media/image578.wmf"/><Relationship Id="rId1767" Type="http://schemas.openxmlformats.org/officeDocument/2006/relationships/oleObject" Target="embeddings/oleObject1001.bin"/><Relationship Id="rId59" Type="http://schemas.openxmlformats.org/officeDocument/2006/relationships/oleObject" Target="embeddings/oleObject34.bin"/><Relationship Id="rId124" Type="http://schemas.openxmlformats.org/officeDocument/2006/relationships/oleObject" Target="embeddings/oleObject76.bin"/><Relationship Id="rId569" Type="http://schemas.openxmlformats.org/officeDocument/2006/relationships/oleObject" Target="embeddings/oleObject326.bin"/><Relationship Id="rId776" Type="http://schemas.openxmlformats.org/officeDocument/2006/relationships/oleObject" Target="embeddings/oleObject442.bin"/><Relationship Id="rId983" Type="http://schemas.openxmlformats.org/officeDocument/2006/relationships/oleObject" Target="embeddings/oleObject546.bin"/><Relationship Id="rId1199" Type="http://schemas.openxmlformats.org/officeDocument/2006/relationships/image" Target="media/image547.emf"/><Relationship Id="rId1627" Type="http://schemas.openxmlformats.org/officeDocument/2006/relationships/oleObject" Target="embeddings/oleObject926.bin"/><Relationship Id="rId1834" Type="http://schemas.openxmlformats.org/officeDocument/2006/relationships/oleObject" Target="embeddings/oleObject1053.bin"/><Relationship Id="rId331" Type="http://schemas.openxmlformats.org/officeDocument/2006/relationships/image" Target="media/image129.wmf"/><Relationship Id="rId429" Type="http://schemas.openxmlformats.org/officeDocument/2006/relationships/oleObject" Target="embeddings/oleObject248.bin"/><Relationship Id="rId636" Type="http://schemas.openxmlformats.org/officeDocument/2006/relationships/image" Target="media/image271.wmf"/><Relationship Id="rId1059" Type="http://schemas.openxmlformats.org/officeDocument/2006/relationships/oleObject" Target="embeddings/oleObject584.bin"/><Relationship Id="rId1266" Type="http://schemas.openxmlformats.org/officeDocument/2006/relationships/oleObject" Target="embeddings/oleObject701.bin"/><Relationship Id="rId1473" Type="http://schemas.openxmlformats.org/officeDocument/2006/relationships/oleObject" Target="embeddings/oleObject849.bin"/><Relationship Id="rId843" Type="http://schemas.openxmlformats.org/officeDocument/2006/relationships/image" Target="media/image362.wmf"/><Relationship Id="rId1126" Type="http://schemas.openxmlformats.org/officeDocument/2006/relationships/image" Target="media/image505.png"/><Relationship Id="rId1680" Type="http://schemas.openxmlformats.org/officeDocument/2006/relationships/image" Target="media/image722.wmf"/><Relationship Id="rId1778" Type="http://schemas.openxmlformats.org/officeDocument/2006/relationships/image" Target="media/image767.wmf"/><Relationship Id="rId1901" Type="http://schemas.openxmlformats.org/officeDocument/2006/relationships/footer" Target="footer1.xml"/><Relationship Id="rId275" Type="http://schemas.openxmlformats.org/officeDocument/2006/relationships/image" Target="media/image101.wmf"/><Relationship Id="rId482" Type="http://schemas.openxmlformats.org/officeDocument/2006/relationships/oleObject" Target="embeddings/oleObject276.bin"/><Relationship Id="rId703" Type="http://schemas.openxmlformats.org/officeDocument/2006/relationships/oleObject" Target="embeddings/oleObject395.bin"/><Relationship Id="rId910" Type="http://schemas.openxmlformats.org/officeDocument/2006/relationships/image" Target="media/image394.wmf"/><Relationship Id="rId1333" Type="http://schemas.openxmlformats.org/officeDocument/2006/relationships/oleObject" Target="embeddings/oleObject749.bin"/><Relationship Id="rId1540" Type="http://schemas.openxmlformats.org/officeDocument/2006/relationships/image" Target="media/image653.wmf"/><Relationship Id="rId1638" Type="http://schemas.openxmlformats.org/officeDocument/2006/relationships/image" Target="media/image702.wmf"/><Relationship Id="rId135" Type="http://schemas.openxmlformats.org/officeDocument/2006/relationships/oleObject" Target="embeddings/oleObject83.bin"/><Relationship Id="rId342" Type="http://schemas.openxmlformats.org/officeDocument/2006/relationships/oleObject" Target="embeddings/oleObject203.bin"/><Relationship Id="rId787" Type="http://schemas.openxmlformats.org/officeDocument/2006/relationships/image" Target="media/image335.wmf"/><Relationship Id="rId994" Type="http://schemas.openxmlformats.org/officeDocument/2006/relationships/image" Target="media/image438.wmf"/><Relationship Id="rId1400" Type="http://schemas.openxmlformats.org/officeDocument/2006/relationships/image" Target="media/image591.wmf"/><Relationship Id="rId1845" Type="http://schemas.openxmlformats.org/officeDocument/2006/relationships/oleObject" Target="embeddings/oleObject1064.bin"/><Relationship Id="rId202" Type="http://schemas.openxmlformats.org/officeDocument/2006/relationships/oleObject" Target="embeddings/oleObject133.bin"/><Relationship Id="rId647" Type="http://schemas.openxmlformats.org/officeDocument/2006/relationships/oleObject" Target="embeddings/oleObject366.bin"/><Relationship Id="rId854" Type="http://schemas.openxmlformats.org/officeDocument/2006/relationships/oleObject" Target="embeddings/oleObject482.bin"/><Relationship Id="rId1277" Type="http://schemas.openxmlformats.org/officeDocument/2006/relationships/oleObject" Target="embeddings/oleObject712.bin"/><Relationship Id="rId1484" Type="http://schemas.openxmlformats.org/officeDocument/2006/relationships/image" Target="media/image625.wmf"/><Relationship Id="rId1691" Type="http://schemas.openxmlformats.org/officeDocument/2006/relationships/oleObject" Target="embeddings/oleObject960.bin"/><Relationship Id="rId1705" Type="http://schemas.openxmlformats.org/officeDocument/2006/relationships/oleObject" Target="embeddings/oleObject969.bin"/><Relationship Id="rId286" Type="http://schemas.openxmlformats.org/officeDocument/2006/relationships/oleObject" Target="embeddings/oleObject175.bin"/><Relationship Id="rId493" Type="http://schemas.openxmlformats.org/officeDocument/2006/relationships/oleObject" Target="embeddings/oleObject284.bin"/><Relationship Id="rId507" Type="http://schemas.openxmlformats.org/officeDocument/2006/relationships/oleObject" Target="embeddings/oleObject294.bin"/><Relationship Id="rId714" Type="http://schemas.openxmlformats.org/officeDocument/2006/relationships/image" Target="media/image309.wmf"/><Relationship Id="rId921" Type="http://schemas.openxmlformats.org/officeDocument/2006/relationships/oleObject" Target="embeddings/oleObject517.bin"/><Relationship Id="rId1137" Type="http://schemas.openxmlformats.org/officeDocument/2006/relationships/image" Target="media/image511.wmf"/><Relationship Id="rId1344" Type="http://schemas.openxmlformats.org/officeDocument/2006/relationships/oleObject" Target="embeddings/oleObject760.bin"/><Relationship Id="rId1551" Type="http://schemas.openxmlformats.org/officeDocument/2006/relationships/oleObject" Target="embeddings/oleObject888.bin"/><Relationship Id="rId1789" Type="http://schemas.openxmlformats.org/officeDocument/2006/relationships/oleObject" Target="embeddings/oleObject1012.bin"/><Relationship Id="rId50" Type="http://schemas.openxmlformats.org/officeDocument/2006/relationships/oleObject" Target="embeddings/oleObject25.bin"/><Relationship Id="rId146" Type="http://schemas.openxmlformats.org/officeDocument/2006/relationships/oleObject" Target="embeddings/oleObject94.bin"/><Relationship Id="rId353" Type="http://schemas.openxmlformats.org/officeDocument/2006/relationships/image" Target="media/image140.wmf"/><Relationship Id="rId560" Type="http://schemas.openxmlformats.org/officeDocument/2006/relationships/image" Target="media/image234.wmf"/><Relationship Id="rId798" Type="http://schemas.openxmlformats.org/officeDocument/2006/relationships/oleObject" Target="embeddings/oleObject453.bin"/><Relationship Id="rId1190" Type="http://schemas.openxmlformats.org/officeDocument/2006/relationships/oleObject" Target="embeddings/oleObject643.bin"/><Relationship Id="rId1204" Type="http://schemas.openxmlformats.org/officeDocument/2006/relationships/oleObject" Target="embeddings/oleObject650.bin"/><Relationship Id="rId1411" Type="http://schemas.openxmlformats.org/officeDocument/2006/relationships/oleObject" Target="embeddings/oleObject810.bin"/><Relationship Id="rId1649" Type="http://schemas.openxmlformats.org/officeDocument/2006/relationships/oleObject" Target="embeddings/oleObject937.bin"/><Relationship Id="rId1856" Type="http://schemas.openxmlformats.org/officeDocument/2006/relationships/oleObject" Target="embeddings/oleObject1075.bin"/><Relationship Id="rId213" Type="http://schemas.openxmlformats.org/officeDocument/2006/relationships/image" Target="media/image70.wmf"/><Relationship Id="rId420" Type="http://schemas.openxmlformats.org/officeDocument/2006/relationships/image" Target="media/image172.wmf"/><Relationship Id="rId658" Type="http://schemas.openxmlformats.org/officeDocument/2006/relationships/image" Target="media/image282.wmf"/><Relationship Id="rId865" Type="http://schemas.openxmlformats.org/officeDocument/2006/relationships/image" Target="media/image373.wmf"/><Relationship Id="rId1050" Type="http://schemas.openxmlformats.org/officeDocument/2006/relationships/image" Target="media/image466.wmf"/><Relationship Id="rId1288" Type="http://schemas.openxmlformats.org/officeDocument/2006/relationships/image" Target="media/image566.wmf"/><Relationship Id="rId1495" Type="http://schemas.openxmlformats.org/officeDocument/2006/relationships/oleObject" Target="embeddings/oleObject860.bin"/><Relationship Id="rId1509" Type="http://schemas.openxmlformats.org/officeDocument/2006/relationships/oleObject" Target="embeddings/oleObject867.bin"/><Relationship Id="rId1716" Type="http://schemas.openxmlformats.org/officeDocument/2006/relationships/oleObject" Target="embeddings/oleObject975.bin"/><Relationship Id="rId297" Type="http://schemas.openxmlformats.org/officeDocument/2006/relationships/image" Target="media/image112.wmf"/><Relationship Id="rId518" Type="http://schemas.openxmlformats.org/officeDocument/2006/relationships/image" Target="media/image213.wmf"/><Relationship Id="rId725" Type="http://schemas.openxmlformats.org/officeDocument/2006/relationships/oleObject" Target="embeddings/oleObject406.bin"/><Relationship Id="rId932" Type="http://schemas.openxmlformats.org/officeDocument/2006/relationships/image" Target="media/image405.wmf"/><Relationship Id="rId1148" Type="http://schemas.openxmlformats.org/officeDocument/2006/relationships/image" Target="media/image517.wmf"/><Relationship Id="rId1355" Type="http://schemas.openxmlformats.org/officeDocument/2006/relationships/oleObject" Target="embeddings/oleObject771.bin"/><Relationship Id="rId1562" Type="http://schemas.openxmlformats.org/officeDocument/2006/relationships/image" Target="media/image664.wmf"/><Relationship Id="rId157" Type="http://schemas.openxmlformats.org/officeDocument/2006/relationships/image" Target="media/image50.wmf"/><Relationship Id="rId364" Type="http://schemas.openxmlformats.org/officeDocument/2006/relationships/oleObject" Target="embeddings/oleObject214.bin"/><Relationship Id="rId1008" Type="http://schemas.openxmlformats.org/officeDocument/2006/relationships/image" Target="media/image445.wmf"/><Relationship Id="rId1215" Type="http://schemas.openxmlformats.org/officeDocument/2006/relationships/oleObject" Target="embeddings/oleObject659.bin"/><Relationship Id="rId1422" Type="http://schemas.openxmlformats.org/officeDocument/2006/relationships/image" Target="media/image602.wmf"/><Relationship Id="rId1867" Type="http://schemas.openxmlformats.org/officeDocument/2006/relationships/oleObject" Target="embeddings/oleObject1086.bin"/><Relationship Id="rId61" Type="http://schemas.openxmlformats.org/officeDocument/2006/relationships/oleObject" Target="embeddings/oleObject36.bin"/><Relationship Id="rId571" Type="http://schemas.openxmlformats.org/officeDocument/2006/relationships/oleObject" Target="embeddings/oleObject327.bin"/><Relationship Id="rId669" Type="http://schemas.openxmlformats.org/officeDocument/2006/relationships/oleObject" Target="embeddings/oleObject377.bin"/><Relationship Id="rId876" Type="http://schemas.openxmlformats.org/officeDocument/2006/relationships/image" Target="media/image378.wmf"/><Relationship Id="rId1299" Type="http://schemas.openxmlformats.org/officeDocument/2006/relationships/oleObject" Target="embeddings/oleObject725.bin"/><Relationship Id="rId1727" Type="http://schemas.openxmlformats.org/officeDocument/2006/relationships/image" Target="media/image742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44.bin"/><Relationship Id="rId431" Type="http://schemas.openxmlformats.org/officeDocument/2006/relationships/oleObject" Target="embeddings/oleObject249.bin"/><Relationship Id="rId529" Type="http://schemas.openxmlformats.org/officeDocument/2006/relationships/oleObject" Target="embeddings/oleObject306.bin"/><Relationship Id="rId736" Type="http://schemas.openxmlformats.org/officeDocument/2006/relationships/image" Target="media/image320.wmf"/><Relationship Id="rId1061" Type="http://schemas.openxmlformats.org/officeDocument/2006/relationships/oleObject" Target="embeddings/oleObject585.bin"/><Relationship Id="rId1159" Type="http://schemas.openxmlformats.org/officeDocument/2006/relationships/image" Target="media/image523.png"/><Relationship Id="rId1366" Type="http://schemas.openxmlformats.org/officeDocument/2006/relationships/oleObject" Target="embeddings/oleObject782.bin"/><Relationship Id="rId168" Type="http://schemas.openxmlformats.org/officeDocument/2006/relationships/oleObject" Target="embeddings/oleObject109.bin"/><Relationship Id="rId943" Type="http://schemas.openxmlformats.org/officeDocument/2006/relationships/oleObject" Target="embeddings/oleObject528.bin"/><Relationship Id="rId1019" Type="http://schemas.openxmlformats.org/officeDocument/2006/relationships/oleObject" Target="embeddings/oleObject564.bin"/><Relationship Id="rId1573" Type="http://schemas.openxmlformats.org/officeDocument/2006/relationships/oleObject" Target="embeddings/oleObject899.bin"/><Relationship Id="rId1780" Type="http://schemas.openxmlformats.org/officeDocument/2006/relationships/image" Target="media/image768.wmf"/><Relationship Id="rId1878" Type="http://schemas.openxmlformats.org/officeDocument/2006/relationships/oleObject" Target="embeddings/oleObject1097.bin"/><Relationship Id="rId72" Type="http://schemas.openxmlformats.org/officeDocument/2006/relationships/image" Target="media/image25.wmf"/><Relationship Id="rId375" Type="http://schemas.openxmlformats.org/officeDocument/2006/relationships/image" Target="media/image151.wmf"/><Relationship Id="rId582" Type="http://schemas.openxmlformats.org/officeDocument/2006/relationships/image" Target="media/image245.wmf"/><Relationship Id="rId803" Type="http://schemas.openxmlformats.org/officeDocument/2006/relationships/image" Target="media/image343.wmf"/><Relationship Id="rId1226" Type="http://schemas.openxmlformats.org/officeDocument/2006/relationships/oleObject" Target="embeddings/oleObject665.bin"/><Relationship Id="rId1433" Type="http://schemas.openxmlformats.org/officeDocument/2006/relationships/oleObject" Target="embeddings/oleObject824.bin"/><Relationship Id="rId1640" Type="http://schemas.openxmlformats.org/officeDocument/2006/relationships/image" Target="media/image703.wmf"/><Relationship Id="rId1738" Type="http://schemas.openxmlformats.org/officeDocument/2006/relationships/oleObject" Target="embeddings/oleObject986.bin"/><Relationship Id="rId3" Type="http://schemas.openxmlformats.org/officeDocument/2006/relationships/styles" Target="styles.xml"/><Relationship Id="rId235" Type="http://schemas.openxmlformats.org/officeDocument/2006/relationships/image" Target="media/image81.wmf"/><Relationship Id="rId442" Type="http://schemas.openxmlformats.org/officeDocument/2006/relationships/image" Target="media/image183.wmf"/><Relationship Id="rId887" Type="http://schemas.openxmlformats.org/officeDocument/2006/relationships/oleObject" Target="embeddings/oleObject499.bin"/><Relationship Id="rId1072" Type="http://schemas.openxmlformats.org/officeDocument/2006/relationships/image" Target="media/image477.wmf"/><Relationship Id="rId1500" Type="http://schemas.openxmlformats.org/officeDocument/2006/relationships/image" Target="media/image633.wmf"/><Relationship Id="rId302" Type="http://schemas.openxmlformats.org/officeDocument/2006/relationships/oleObject" Target="embeddings/oleObject183.bin"/><Relationship Id="rId747" Type="http://schemas.openxmlformats.org/officeDocument/2006/relationships/oleObject" Target="embeddings/oleObject417.bin"/><Relationship Id="rId954" Type="http://schemas.openxmlformats.org/officeDocument/2006/relationships/image" Target="media/image416.wmf"/><Relationship Id="rId1377" Type="http://schemas.openxmlformats.org/officeDocument/2006/relationships/image" Target="media/image582.wmf"/><Relationship Id="rId1584" Type="http://schemas.openxmlformats.org/officeDocument/2006/relationships/image" Target="media/image675.wmf"/><Relationship Id="rId1791" Type="http://schemas.openxmlformats.org/officeDocument/2006/relationships/oleObject" Target="embeddings/oleObject1013.bin"/><Relationship Id="rId1805" Type="http://schemas.openxmlformats.org/officeDocument/2006/relationships/oleObject" Target="embeddings/oleObject1024.bin"/><Relationship Id="rId83" Type="http://schemas.openxmlformats.org/officeDocument/2006/relationships/oleObject" Target="embeddings/oleObject48.bin"/><Relationship Id="rId179" Type="http://schemas.openxmlformats.org/officeDocument/2006/relationships/oleObject" Target="embeddings/oleObject120.bin"/><Relationship Id="rId386" Type="http://schemas.openxmlformats.org/officeDocument/2006/relationships/image" Target="media/image155.wmf"/><Relationship Id="rId593" Type="http://schemas.openxmlformats.org/officeDocument/2006/relationships/oleObject" Target="embeddings/oleObject338.bin"/><Relationship Id="rId607" Type="http://schemas.openxmlformats.org/officeDocument/2006/relationships/oleObject" Target="embeddings/oleObject346.bin"/><Relationship Id="rId814" Type="http://schemas.openxmlformats.org/officeDocument/2006/relationships/oleObject" Target="embeddings/oleObject461.bin"/><Relationship Id="rId1237" Type="http://schemas.openxmlformats.org/officeDocument/2006/relationships/oleObject" Target="embeddings/oleObject676.bin"/><Relationship Id="rId1444" Type="http://schemas.openxmlformats.org/officeDocument/2006/relationships/oleObject" Target="embeddings/oleObject830.bin"/><Relationship Id="rId1651" Type="http://schemas.openxmlformats.org/officeDocument/2006/relationships/oleObject" Target="embeddings/oleObject938.bin"/><Relationship Id="rId1889" Type="http://schemas.openxmlformats.org/officeDocument/2006/relationships/oleObject" Target="embeddings/oleObject1108.bin"/><Relationship Id="rId246" Type="http://schemas.openxmlformats.org/officeDocument/2006/relationships/oleObject" Target="embeddings/oleObject155.bin"/><Relationship Id="rId453" Type="http://schemas.openxmlformats.org/officeDocument/2006/relationships/oleObject" Target="embeddings/oleObject261.bin"/><Relationship Id="rId660" Type="http://schemas.openxmlformats.org/officeDocument/2006/relationships/image" Target="media/image283.wmf"/><Relationship Id="rId898" Type="http://schemas.openxmlformats.org/officeDocument/2006/relationships/oleObject" Target="embeddings/oleObject505.bin"/><Relationship Id="rId1083" Type="http://schemas.openxmlformats.org/officeDocument/2006/relationships/oleObject" Target="embeddings/oleObject596.bin"/><Relationship Id="rId1290" Type="http://schemas.openxmlformats.org/officeDocument/2006/relationships/image" Target="media/image567.wmf"/><Relationship Id="rId1304" Type="http://schemas.openxmlformats.org/officeDocument/2006/relationships/oleObject" Target="embeddings/oleObject730.bin"/><Relationship Id="rId1511" Type="http://schemas.openxmlformats.org/officeDocument/2006/relationships/oleObject" Target="embeddings/oleObject868.bin"/><Relationship Id="rId1749" Type="http://schemas.openxmlformats.org/officeDocument/2006/relationships/image" Target="media/image753.wmf"/><Relationship Id="rId106" Type="http://schemas.openxmlformats.org/officeDocument/2006/relationships/oleObject" Target="embeddings/oleObject66.bin"/><Relationship Id="rId313" Type="http://schemas.openxmlformats.org/officeDocument/2006/relationships/image" Target="media/image120.wmf"/><Relationship Id="rId758" Type="http://schemas.openxmlformats.org/officeDocument/2006/relationships/oleObject" Target="embeddings/oleObject426.bin"/><Relationship Id="rId965" Type="http://schemas.openxmlformats.org/officeDocument/2006/relationships/oleObject" Target="embeddings/oleObject539.bin"/><Relationship Id="rId1150" Type="http://schemas.openxmlformats.org/officeDocument/2006/relationships/image" Target="media/image518.wmf"/><Relationship Id="rId1388" Type="http://schemas.openxmlformats.org/officeDocument/2006/relationships/oleObject" Target="embeddings/oleObject796.bin"/><Relationship Id="rId1595" Type="http://schemas.openxmlformats.org/officeDocument/2006/relationships/oleObject" Target="embeddings/oleObject910.bin"/><Relationship Id="rId1609" Type="http://schemas.openxmlformats.org/officeDocument/2006/relationships/oleObject" Target="embeddings/oleObject917.bin"/><Relationship Id="rId1816" Type="http://schemas.openxmlformats.org/officeDocument/2006/relationships/oleObject" Target="embeddings/oleObject1035.bin"/><Relationship Id="rId10" Type="http://schemas.openxmlformats.org/officeDocument/2006/relationships/image" Target="media/image4.wmf"/><Relationship Id="rId94" Type="http://schemas.openxmlformats.org/officeDocument/2006/relationships/oleObject" Target="embeddings/oleObject58.bin"/><Relationship Id="rId397" Type="http://schemas.openxmlformats.org/officeDocument/2006/relationships/oleObject" Target="embeddings/oleObject232.bin"/><Relationship Id="rId520" Type="http://schemas.openxmlformats.org/officeDocument/2006/relationships/image" Target="media/image214.wmf"/><Relationship Id="rId618" Type="http://schemas.openxmlformats.org/officeDocument/2006/relationships/image" Target="media/image262.wmf"/><Relationship Id="rId825" Type="http://schemas.openxmlformats.org/officeDocument/2006/relationships/image" Target="media/image353.wmf"/><Relationship Id="rId1248" Type="http://schemas.openxmlformats.org/officeDocument/2006/relationships/oleObject" Target="embeddings/oleObject683.bin"/><Relationship Id="rId1455" Type="http://schemas.openxmlformats.org/officeDocument/2006/relationships/oleObject" Target="embeddings/oleObject840.bin"/><Relationship Id="rId1662" Type="http://schemas.openxmlformats.org/officeDocument/2006/relationships/image" Target="media/image713.wmf"/><Relationship Id="rId257" Type="http://schemas.openxmlformats.org/officeDocument/2006/relationships/image" Target="media/image92.wmf"/><Relationship Id="rId464" Type="http://schemas.openxmlformats.org/officeDocument/2006/relationships/image" Target="media/image193.wmf"/><Relationship Id="rId1010" Type="http://schemas.openxmlformats.org/officeDocument/2006/relationships/image" Target="media/image446.wmf"/><Relationship Id="rId1094" Type="http://schemas.openxmlformats.org/officeDocument/2006/relationships/image" Target="media/image488.wmf"/><Relationship Id="rId1108" Type="http://schemas.openxmlformats.org/officeDocument/2006/relationships/oleObject" Target="embeddings/oleObject608.bin"/><Relationship Id="rId1315" Type="http://schemas.openxmlformats.org/officeDocument/2006/relationships/oleObject" Target="embeddings/oleObject736.bin"/><Relationship Id="rId117" Type="http://schemas.openxmlformats.org/officeDocument/2006/relationships/oleObject" Target="embeddings/oleObject72.bin"/><Relationship Id="rId671" Type="http://schemas.openxmlformats.org/officeDocument/2006/relationships/oleObject" Target="embeddings/oleObject378.bin"/><Relationship Id="rId769" Type="http://schemas.openxmlformats.org/officeDocument/2006/relationships/oleObject" Target="embeddings/oleObject437.bin"/><Relationship Id="rId976" Type="http://schemas.openxmlformats.org/officeDocument/2006/relationships/image" Target="media/image428.wmf"/><Relationship Id="rId1399" Type="http://schemas.openxmlformats.org/officeDocument/2006/relationships/oleObject" Target="embeddings/oleObject804.bin"/><Relationship Id="rId324" Type="http://schemas.openxmlformats.org/officeDocument/2006/relationships/oleObject" Target="embeddings/oleObject194.bin"/><Relationship Id="rId531" Type="http://schemas.openxmlformats.org/officeDocument/2006/relationships/oleObject" Target="embeddings/oleObject307.bin"/><Relationship Id="rId629" Type="http://schemas.openxmlformats.org/officeDocument/2006/relationships/oleObject" Target="embeddings/oleObject357.bin"/><Relationship Id="rId1161" Type="http://schemas.openxmlformats.org/officeDocument/2006/relationships/image" Target="media/image525.png"/><Relationship Id="rId1259" Type="http://schemas.openxmlformats.org/officeDocument/2006/relationships/oleObject" Target="embeddings/oleObject694.bin"/><Relationship Id="rId1466" Type="http://schemas.openxmlformats.org/officeDocument/2006/relationships/image" Target="media/image616.wmf"/><Relationship Id="rId836" Type="http://schemas.openxmlformats.org/officeDocument/2006/relationships/oleObject" Target="embeddings/oleObject473.bin"/><Relationship Id="rId1021" Type="http://schemas.openxmlformats.org/officeDocument/2006/relationships/oleObject" Target="embeddings/oleObject565.bin"/><Relationship Id="rId1119" Type="http://schemas.openxmlformats.org/officeDocument/2006/relationships/oleObject" Target="embeddings/oleObject613.bin"/><Relationship Id="rId1673" Type="http://schemas.openxmlformats.org/officeDocument/2006/relationships/oleObject" Target="embeddings/oleObject950.bin"/><Relationship Id="rId1880" Type="http://schemas.openxmlformats.org/officeDocument/2006/relationships/oleObject" Target="embeddings/oleObject1099.bin"/><Relationship Id="rId903" Type="http://schemas.openxmlformats.org/officeDocument/2006/relationships/oleObject" Target="embeddings/oleObject508.bin"/><Relationship Id="rId1326" Type="http://schemas.openxmlformats.org/officeDocument/2006/relationships/oleObject" Target="embeddings/oleObject742.bin"/><Relationship Id="rId1533" Type="http://schemas.openxmlformats.org/officeDocument/2006/relationships/oleObject" Target="embeddings/oleObject879.bin"/><Relationship Id="rId1740" Type="http://schemas.openxmlformats.org/officeDocument/2006/relationships/oleObject" Target="embeddings/oleObject987.bin"/><Relationship Id="rId32" Type="http://schemas.openxmlformats.org/officeDocument/2006/relationships/image" Target="media/image15.wmf"/><Relationship Id="rId1600" Type="http://schemas.openxmlformats.org/officeDocument/2006/relationships/image" Target="media/image683.wmf"/><Relationship Id="rId1838" Type="http://schemas.openxmlformats.org/officeDocument/2006/relationships/oleObject" Target="embeddings/oleObject1057.bin"/><Relationship Id="rId181" Type="http://schemas.openxmlformats.org/officeDocument/2006/relationships/oleObject" Target="embeddings/oleObject122.bin"/><Relationship Id="rId279" Type="http://schemas.openxmlformats.org/officeDocument/2006/relationships/image" Target="media/image103.wmf"/><Relationship Id="rId486" Type="http://schemas.openxmlformats.org/officeDocument/2006/relationships/oleObject" Target="embeddings/oleObject279.bin"/><Relationship Id="rId693" Type="http://schemas.openxmlformats.org/officeDocument/2006/relationships/oleObject" Target="embeddings/oleObject390.bin"/><Relationship Id="rId139" Type="http://schemas.openxmlformats.org/officeDocument/2006/relationships/oleObject" Target="embeddings/oleObject87.bin"/><Relationship Id="rId346" Type="http://schemas.openxmlformats.org/officeDocument/2006/relationships/oleObject" Target="embeddings/oleObject205.bin"/><Relationship Id="rId553" Type="http://schemas.openxmlformats.org/officeDocument/2006/relationships/oleObject" Target="embeddings/oleObject318.bin"/><Relationship Id="rId760" Type="http://schemas.openxmlformats.org/officeDocument/2006/relationships/oleObject" Target="embeddings/oleObject428.bin"/><Relationship Id="rId998" Type="http://schemas.openxmlformats.org/officeDocument/2006/relationships/image" Target="media/image440.wmf"/><Relationship Id="rId1183" Type="http://schemas.openxmlformats.org/officeDocument/2006/relationships/image" Target="media/image539.wmf"/><Relationship Id="rId1390" Type="http://schemas.openxmlformats.org/officeDocument/2006/relationships/oleObject" Target="embeddings/oleObject797.bin"/><Relationship Id="rId206" Type="http://schemas.openxmlformats.org/officeDocument/2006/relationships/oleObject" Target="embeddings/oleObject135.bin"/><Relationship Id="rId413" Type="http://schemas.openxmlformats.org/officeDocument/2006/relationships/oleObject" Target="embeddings/oleObject240.bin"/><Relationship Id="rId858" Type="http://schemas.openxmlformats.org/officeDocument/2006/relationships/oleObject" Target="embeddings/oleObject484.bin"/><Relationship Id="rId1043" Type="http://schemas.openxmlformats.org/officeDocument/2006/relationships/oleObject" Target="embeddings/oleObject576.bin"/><Relationship Id="rId1488" Type="http://schemas.openxmlformats.org/officeDocument/2006/relationships/image" Target="media/image627.wmf"/><Relationship Id="rId1695" Type="http://schemas.openxmlformats.org/officeDocument/2006/relationships/oleObject" Target="embeddings/oleObject963.bin"/><Relationship Id="rId620" Type="http://schemas.openxmlformats.org/officeDocument/2006/relationships/image" Target="media/image263.wmf"/><Relationship Id="rId718" Type="http://schemas.openxmlformats.org/officeDocument/2006/relationships/image" Target="media/image311.wmf"/><Relationship Id="rId925" Type="http://schemas.openxmlformats.org/officeDocument/2006/relationships/oleObject" Target="embeddings/oleObject519.bin"/><Relationship Id="rId1250" Type="http://schemas.openxmlformats.org/officeDocument/2006/relationships/oleObject" Target="embeddings/oleObject685.bin"/><Relationship Id="rId1348" Type="http://schemas.openxmlformats.org/officeDocument/2006/relationships/oleObject" Target="embeddings/oleObject764.bin"/><Relationship Id="rId1555" Type="http://schemas.openxmlformats.org/officeDocument/2006/relationships/oleObject" Target="embeddings/oleObject890.bin"/><Relationship Id="rId1762" Type="http://schemas.openxmlformats.org/officeDocument/2006/relationships/image" Target="media/image759.wmf"/><Relationship Id="rId1110" Type="http://schemas.openxmlformats.org/officeDocument/2006/relationships/oleObject" Target="embeddings/oleObject609.bin"/><Relationship Id="rId1208" Type="http://schemas.openxmlformats.org/officeDocument/2006/relationships/oleObject" Target="embeddings/oleObject653.bin"/><Relationship Id="rId1415" Type="http://schemas.openxmlformats.org/officeDocument/2006/relationships/oleObject" Target="embeddings/oleObject812.bin"/><Relationship Id="rId54" Type="http://schemas.openxmlformats.org/officeDocument/2006/relationships/oleObject" Target="embeddings/oleObject29.bin"/><Relationship Id="rId1622" Type="http://schemas.openxmlformats.org/officeDocument/2006/relationships/image" Target="media/image694.wmf"/><Relationship Id="rId270" Type="http://schemas.openxmlformats.org/officeDocument/2006/relationships/oleObject" Target="embeddings/oleObject167.bin"/><Relationship Id="rId130" Type="http://schemas.openxmlformats.org/officeDocument/2006/relationships/oleObject" Target="embeddings/oleObject79.bin"/><Relationship Id="rId368" Type="http://schemas.openxmlformats.org/officeDocument/2006/relationships/oleObject" Target="embeddings/oleObject216.bin"/><Relationship Id="rId575" Type="http://schemas.openxmlformats.org/officeDocument/2006/relationships/oleObject" Target="embeddings/oleObject329.bin"/><Relationship Id="rId782" Type="http://schemas.openxmlformats.org/officeDocument/2006/relationships/oleObject" Target="embeddings/oleObject445.bin"/><Relationship Id="rId228" Type="http://schemas.openxmlformats.org/officeDocument/2006/relationships/oleObject" Target="embeddings/oleObject146.bin"/><Relationship Id="rId435" Type="http://schemas.openxmlformats.org/officeDocument/2006/relationships/oleObject" Target="embeddings/oleObject251.bin"/><Relationship Id="rId642" Type="http://schemas.openxmlformats.org/officeDocument/2006/relationships/image" Target="media/image274.wmf"/><Relationship Id="rId1065" Type="http://schemas.openxmlformats.org/officeDocument/2006/relationships/oleObject" Target="embeddings/oleObject587.bin"/><Relationship Id="rId1272" Type="http://schemas.openxmlformats.org/officeDocument/2006/relationships/oleObject" Target="embeddings/oleObject707.bin"/><Relationship Id="rId502" Type="http://schemas.openxmlformats.org/officeDocument/2006/relationships/oleObject" Target="embeddings/oleObject290.bin"/><Relationship Id="rId947" Type="http://schemas.openxmlformats.org/officeDocument/2006/relationships/oleObject" Target="embeddings/oleObject530.bin"/><Relationship Id="rId1132" Type="http://schemas.openxmlformats.org/officeDocument/2006/relationships/oleObject" Target="embeddings/oleObject619.bin"/><Relationship Id="rId1577" Type="http://schemas.openxmlformats.org/officeDocument/2006/relationships/oleObject" Target="embeddings/oleObject901.bin"/><Relationship Id="rId1784" Type="http://schemas.openxmlformats.org/officeDocument/2006/relationships/image" Target="media/image770.wmf"/><Relationship Id="rId76" Type="http://schemas.openxmlformats.org/officeDocument/2006/relationships/image" Target="media/image27.wmf"/><Relationship Id="rId807" Type="http://schemas.openxmlformats.org/officeDocument/2006/relationships/image" Target="media/image345.wmf"/><Relationship Id="rId1437" Type="http://schemas.openxmlformats.org/officeDocument/2006/relationships/oleObject" Target="embeddings/oleObject826.bin"/><Relationship Id="rId1644" Type="http://schemas.openxmlformats.org/officeDocument/2006/relationships/image" Target="media/image705.wmf"/><Relationship Id="rId1851" Type="http://schemas.openxmlformats.org/officeDocument/2006/relationships/oleObject" Target="embeddings/oleObject1070.bin"/><Relationship Id="rId1504" Type="http://schemas.openxmlformats.org/officeDocument/2006/relationships/image" Target="media/image635.wmf"/><Relationship Id="rId1711" Type="http://schemas.openxmlformats.org/officeDocument/2006/relationships/image" Target="media/image734.wmf"/><Relationship Id="rId292" Type="http://schemas.openxmlformats.org/officeDocument/2006/relationships/oleObject" Target="embeddings/oleObject178.bin"/><Relationship Id="rId1809" Type="http://schemas.openxmlformats.org/officeDocument/2006/relationships/oleObject" Target="embeddings/oleObject1028.bin"/><Relationship Id="rId597" Type="http://schemas.openxmlformats.org/officeDocument/2006/relationships/oleObject" Target="embeddings/oleObject341.bin"/><Relationship Id="rId152" Type="http://schemas.openxmlformats.org/officeDocument/2006/relationships/oleObject" Target="embeddings/oleObject100.bin"/><Relationship Id="rId457" Type="http://schemas.openxmlformats.org/officeDocument/2006/relationships/oleObject" Target="embeddings/oleObject263.bin"/><Relationship Id="rId1087" Type="http://schemas.openxmlformats.org/officeDocument/2006/relationships/oleObject" Target="embeddings/oleObject598.bin"/><Relationship Id="rId1294" Type="http://schemas.openxmlformats.org/officeDocument/2006/relationships/image" Target="media/image569.wmf"/><Relationship Id="rId664" Type="http://schemas.openxmlformats.org/officeDocument/2006/relationships/image" Target="media/image285.wmf"/><Relationship Id="rId871" Type="http://schemas.openxmlformats.org/officeDocument/2006/relationships/oleObject" Target="embeddings/oleObject491.bin"/><Relationship Id="rId969" Type="http://schemas.openxmlformats.org/officeDocument/2006/relationships/oleObject" Target="embeddings/oleObject541.bin"/><Relationship Id="rId1599" Type="http://schemas.openxmlformats.org/officeDocument/2006/relationships/oleObject" Target="embeddings/oleObject912.bin"/><Relationship Id="rId317" Type="http://schemas.openxmlformats.org/officeDocument/2006/relationships/image" Target="media/image122.wmf"/><Relationship Id="rId524" Type="http://schemas.openxmlformats.org/officeDocument/2006/relationships/image" Target="media/image216.wmf"/><Relationship Id="rId731" Type="http://schemas.openxmlformats.org/officeDocument/2006/relationships/oleObject" Target="embeddings/oleObject409.bin"/><Relationship Id="rId1154" Type="http://schemas.openxmlformats.org/officeDocument/2006/relationships/image" Target="media/image520.wmf"/><Relationship Id="rId1361" Type="http://schemas.openxmlformats.org/officeDocument/2006/relationships/oleObject" Target="embeddings/oleObject777.bin"/><Relationship Id="rId1459" Type="http://schemas.openxmlformats.org/officeDocument/2006/relationships/oleObject" Target="embeddings/oleObject842.bin"/><Relationship Id="rId98" Type="http://schemas.openxmlformats.org/officeDocument/2006/relationships/oleObject" Target="embeddings/oleObject62.bin"/><Relationship Id="rId829" Type="http://schemas.openxmlformats.org/officeDocument/2006/relationships/image" Target="media/image355.wmf"/><Relationship Id="rId1014" Type="http://schemas.openxmlformats.org/officeDocument/2006/relationships/image" Target="media/image448.wmf"/><Relationship Id="rId1221" Type="http://schemas.openxmlformats.org/officeDocument/2006/relationships/image" Target="media/image555.wmf"/><Relationship Id="rId1666" Type="http://schemas.openxmlformats.org/officeDocument/2006/relationships/image" Target="media/image715.wmf"/><Relationship Id="rId1873" Type="http://schemas.openxmlformats.org/officeDocument/2006/relationships/oleObject" Target="embeddings/oleObject1092.bin"/><Relationship Id="rId1319" Type="http://schemas.openxmlformats.org/officeDocument/2006/relationships/oleObject" Target="embeddings/oleObject738.bin"/><Relationship Id="rId1526" Type="http://schemas.openxmlformats.org/officeDocument/2006/relationships/image" Target="media/image646.wmf"/><Relationship Id="rId1733" Type="http://schemas.openxmlformats.org/officeDocument/2006/relationships/image" Target="media/image745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1019.bin"/><Relationship Id="rId174" Type="http://schemas.openxmlformats.org/officeDocument/2006/relationships/oleObject" Target="embeddings/oleObject115.bin"/><Relationship Id="rId381" Type="http://schemas.openxmlformats.org/officeDocument/2006/relationships/oleObject" Target="embeddings/oleObject224.bin"/><Relationship Id="rId241" Type="http://schemas.openxmlformats.org/officeDocument/2006/relationships/image" Target="media/image84.wmf"/><Relationship Id="rId479" Type="http://schemas.openxmlformats.org/officeDocument/2006/relationships/image" Target="media/image200.wmf"/><Relationship Id="rId686" Type="http://schemas.openxmlformats.org/officeDocument/2006/relationships/image" Target="media/image295.wmf"/><Relationship Id="rId893" Type="http://schemas.openxmlformats.org/officeDocument/2006/relationships/oleObject" Target="embeddings/oleObject502.bin"/><Relationship Id="rId339" Type="http://schemas.openxmlformats.org/officeDocument/2006/relationships/image" Target="media/image133.wmf"/><Relationship Id="rId546" Type="http://schemas.openxmlformats.org/officeDocument/2006/relationships/image" Target="media/image227.wmf"/><Relationship Id="rId753" Type="http://schemas.openxmlformats.org/officeDocument/2006/relationships/image" Target="media/image327.wmf"/><Relationship Id="rId1176" Type="http://schemas.openxmlformats.org/officeDocument/2006/relationships/oleObject" Target="embeddings/oleObject636.bin"/><Relationship Id="rId1383" Type="http://schemas.openxmlformats.org/officeDocument/2006/relationships/image" Target="media/image585.wmf"/><Relationship Id="rId101" Type="http://schemas.openxmlformats.org/officeDocument/2006/relationships/image" Target="media/image33.wmf"/><Relationship Id="rId406" Type="http://schemas.openxmlformats.org/officeDocument/2006/relationships/image" Target="media/image165.wmf"/><Relationship Id="rId960" Type="http://schemas.openxmlformats.org/officeDocument/2006/relationships/image" Target="media/image419.wmf"/><Relationship Id="rId1036" Type="http://schemas.openxmlformats.org/officeDocument/2006/relationships/image" Target="media/image459.wmf"/><Relationship Id="rId1243" Type="http://schemas.openxmlformats.org/officeDocument/2006/relationships/image" Target="media/image558.wmf"/><Relationship Id="rId1590" Type="http://schemas.openxmlformats.org/officeDocument/2006/relationships/image" Target="media/image678.wmf"/><Relationship Id="rId1688" Type="http://schemas.openxmlformats.org/officeDocument/2006/relationships/oleObject" Target="embeddings/oleObject958.bin"/><Relationship Id="rId1895" Type="http://schemas.openxmlformats.org/officeDocument/2006/relationships/oleObject" Target="embeddings/oleObject1114.bin"/><Relationship Id="rId613" Type="http://schemas.openxmlformats.org/officeDocument/2006/relationships/oleObject" Target="embeddings/oleObject349.bin"/><Relationship Id="rId820" Type="http://schemas.openxmlformats.org/officeDocument/2006/relationships/oleObject" Target="embeddings/oleObject464.bin"/><Relationship Id="rId918" Type="http://schemas.openxmlformats.org/officeDocument/2006/relationships/image" Target="media/image398.wmf"/><Relationship Id="rId1450" Type="http://schemas.openxmlformats.org/officeDocument/2006/relationships/oleObject" Target="embeddings/oleObject836.bin"/><Relationship Id="rId1548" Type="http://schemas.openxmlformats.org/officeDocument/2006/relationships/image" Target="media/image657.wmf"/><Relationship Id="rId1755" Type="http://schemas.openxmlformats.org/officeDocument/2006/relationships/oleObject" Target="embeddings/oleObject995.bin"/><Relationship Id="rId1103" Type="http://schemas.openxmlformats.org/officeDocument/2006/relationships/image" Target="media/image493.wmf"/><Relationship Id="rId1310" Type="http://schemas.openxmlformats.org/officeDocument/2006/relationships/image" Target="media/image572.wmf"/><Relationship Id="rId1408" Type="http://schemas.openxmlformats.org/officeDocument/2006/relationships/image" Target="media/image595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920.bin"/><Relationship Id="rId1822" Type="http://schemas.openxmlformats.org/officeDocument/2006/relationships/oleObject" Target="embeddings/oleObject1041.bin"/><Relationship Id="rId196" Type="http://schemas.openxmlformats.org/officeDocument/2006/relationships/oleObject" Target="embeddings/oleObject130.bin"/><Relationship Id="rId263" Type="http://schemas.openxmlformats.org/officeDocument/2006/relationships/image" Target="media/image95.wmf"/><Relationship Id="rId470" Type="http://schemas.openxmlformats.org/officeDocument/2006/relationships/oleObject" Target="embeddings/oleObject270.bin"/><Relationship Id="rId123" Type="http://schemas.openxmlformats.org/officeDocument/2006/relationships/oleObject" Target="embeddings/oleObject75.bin"/><Relationship Id="rId330" Type="http://schemas.openxmlformats.org/officeDocument/2006/relationships/oleObject" Target="embeddings/oleObject197.bin"/><Relationship Id="rId568" Type="http://schemas.openxmlformats.org/officeDocument/2006/relationships/image" Target="media/image238.wmf"/><Relationship Id="rId775" Type="http://schemas.openxmlformats.org/officeDocument/2006/relationships/image" Target="media/image329.wmf"/><Relationship Id="rId982" Type="http://schemas.openxmlformats.org/officeDocument/2006/relationships/image" Target="media/image432.wmf"/><Relationship Id="rId1198" Type="http://schemas.openxmlformats.org/officeDocument/2006/relationships/oleObject" Target="embeddings/oleObject647.bin"/><Relationship Id="rId428" Type="http://schemas.openxmlformats.org/officeDocument/2006/relationships/image" Target="media/image176.wmf"/><Relationship Id="rId635" Type="http://schemas.openxmlformats.org/officeDocument/2006/relationships/oleObject" Target="embeddings/oleObject360.bin"/><Relationship Id="rId842" Type="http://schemas.openxmlformats.org/officeDocument/2006/relationships/oleObject" Target="embeddings/oleObject476.bin"/><Relationship Id="rId1058" Type="http://schemas.openxmlformats.org/officeDocument/2006/relationships/image" Target="media/image470.wmf"/><Relationship Id="rId1265" Type="http://schemas.openxmlformats.org/officeDocument/2006/relationships/oleObject" Target="embeddings/oleObject700.bin"/><Relationship Id="rId1472" Type="http://schemas.openxmlformats.org/officeDocument/2006/relationships/image" Target="media/image619.wmf"/><Relationship Id="rId702" Type="http://schemas.openxmlformats.org/officeDocument/2006/relationships/image" Target="media/image303.wmf"/><Relationship Id="rId1125" Type="http://schemas.openxmlformats.org/officeDocument/2006/relationships/oleObject" Target="embeddings/oleObject616.bin"/><Relationship Id="rId1332" Type="http://schemas.openxmlformats.org/officeDocument/2006/relationships/oleObject" Target="embeddings/oleObject748.bin"/><Relationship Id="rId1777" Type="http://schemas.openxmlformats.org/officeDocument/2006/relationships/oleObject" Target="embeddings/oleObject1006.bin"/><Relationship Id="rId69" Type="http://schemas.openxmlformats.org/officeDocument/2006/relationships/oleObject" Target="embeddings/oleObject41.bin"/><Relationship Id="rId1637" Type="http://schemas.openxmlformats.org/officeDocument/2006/relationships/oleObject" Target="embeddings/oleObject931.bin"/><Relationship Id="rId1844" Type="http://schemas.openxmlformats.org/officeDocument/2006/relationships/oleObject" Target="embeddings/oleObject1063.bin"/><Relationship Id="rId1704" Type="http://schemas.openxmlformats.org/officeDocument/2006/relationships/oleObject" Target="embeddings/oleObject968.bin"/><Relationship Id="rId285" Type="http://schemas.openxmlformats.org/officeDocument/2006/relationships/image" Target="media/image106.wmf"/><Relationship Id="rId492" Type="http://schemas.openxmlformats.org/officeDocument/2006/relationships/oleObject" Target="embeddings/oleObject283.bin"/><Relationship Id="rId797" Type="http://schemas.openxmlformats.org/officeDocument/2006/relationships/image" Target="media/image340.wmf"/><Relationship Id="rId145" Type="http://schemas.openxmlformats.org/officeDocument/2006/relationships/oleObject" Target="embeddings/oleObject93.bin"/><Relationship Id="rId352" Type="http://schemas.openxmlformats.org/officeDocument/2006/relationships/oleObject" Target="embeddings/oleObject208.bin"/><Relationship Id="rId1287" Type="http://schemas.openxmlformats.org/officeDocument/2006/relationships/oleObject" Target="embeddings/oleObject717.bin"/><Relationship Id="rId212" Type="http://schemas.openxmlformats.org/officeDocument/2006/relationships/oleObject" Target="embeddings/oleObject138.bin"/><Relationship Id="rId657" Type="http://schemas.openxmlformats.org/officeDocument/2006/relationships/oleObject" Target="embeddings/oleObject371.bin"/><Relationship Id="rId864" Type="http://schemas.openxmlformats.org/officeDocument/2006/relationships/oleObject" Target="embeddings/oleObject487.bin"/><Relationship Id="rId1494" Type="http://schemas.openxmlformats.org/officeDocument/2006/relationships/image" Target="media/image630.wmf"/><Relationship Id="rId1799" Type="http://schemas.openxmlformats.org/officeDocument/2006/relationships/oleObject" Target="embeddings/oleObject1018.bin"/><Relationship Id="rId517" Type="http://schemas.openxmlformats.org/officeDocument/2006/relationships/oleObject" Target="embeddings/oleObject300.bin"/><Relationship Id="rId724" Type="http://schemas.openxmlformats.org/officeDocument/2006/relationships/image" Target="media/image314.wmf"/><Relationship Id="rId931" Type="http://schemas.openxmlformats.org/officeDocument/2006/relationships/oleObject" Target="embeddings/oleObject522.bin"/><Relationship Id="rId1147" Type="http://schemas.openxmlformats.org/officeDocument/2006/relationships/image" Target="media/image516.png"/><Relationship Id="rId1354" Type="http://schemas.openxmlformats.org/officeDocument/2006/relationships/oleObject" Target="embeddings/oleObject770.bin"/><Relationship Id="rId1561" Type="http://schemas.openxmlformats.org/officeDocument/2006/relationships/oleObject" Target="embeddings/oleObject893.bin"/><Relationship Id="rId60" Type="http://schemas.openxmlformats.org/officeDocument/2006/relationships/oleObject" Target="embeddings/oleObject35.bin"/><Relationship Id="rId1007" Type="http://schemas.openxmlformats.org/officeDocument/2006/relationships/oleObject" Target="embeddings/oleObject558.bin"/><Relationship Id="rId1214" Type="http://schemas.openxmlformats.org/officeDocument/2006/relationships/image" Target="media/image551.wmf"/><Relationship Id="rId1421" Type="http://schemas.openxmlformats.org/officeDocument/2006/relationships/oleObject" Target="embeddings/oleObject815.bin"/><Relationship Id="rId1659" Type="http://schemas.openxmlformats.org/officeDocument/2006/relationships/oleObject" Target="embeddings/oleObject943.bin"/><Relationship Id="rId1866" Type="http://schemas.openxmlformats.org/officeDocument/2006/relationships/oleObject" Target="embeddings/oleObject1085.bin"/><Relationship Id="rId1519" Type="http://schemas.openxmlformats.org/officeDocument/2006/relationships/oleObject" Target="embeddings/oleObject872.bin"/><Relationship Id="rId1726" Type="http://schemas.openxmlformats.org/officeDocument/2006/relationships/oleObject" Target="embeddings/oleObject980.bin"/><Relationship Id="rId18" Type="http://schemas.openxmlformats.org/officeDocument/2006/relationships/image" Target="media/image8.wmf"/><Relationship Id="rId167" Type="http://schemas.openxmlformats.org/officeDocument/2006/relationships/oleObject" Target="embeddings/oleObject108.bin"/><Relationship Id="rId374" Type="http://schemas.openxmlformats.org/officeDocument/2006/relationships/oleObject" Target="embeddings/oleObject219.bin"/><Relationship Id="rId581" Type="http://schemas.openxmlformats.org/officeDocument/2006/relationships/oleObject" Target="embeddings/oleObject332.bin"/><Relationship Id="rId234" Type="http://schemas.openxmlformats.org/officeDocument/2006/relationships/oleObject" Target="embeddings/oleObject149.bin"/><Relationship Id="rId679" Type="http://schemas.openxmlformats.org/officeDocument/2006/relationships/image" Target="media/image292.wmf"/><Relationship Id="rId886" Type="http://schemas.openxmlformats.org/officeDocument/2006/relationships/image" Target="media/image383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54.bin"/><Relationship Id="rId539" Type="http://schemas.openxmlformats.org/officeDocument/2006/relationships/oleObject" Target="embeddings/oleObject311.bin"/><Relationship Id="rId746" Type="http://schemas.openxmlformats.org/officeDocument/2006/relationships/image" Target="media/image325.wmf"/><Relationship Id="rId1071" Type="http://schemas.openxmlformats.org/officeDocument/2006/relationships/oleObject" Target="embeddings/oleObject590.bin"/><Relationship Id="rId1169" Type="http://schemas.openxmlformats.org/officeDocument/2006/relationships/image" Target="media/image532.wmf"/><Relationship Id="rId1376" Type="http://schemas.openxmlformats.org/officeDocument/2006/relationships/oleObject" Target="embeddings/oleObject790.bin"/><Relationship Id="rId1583" Type="http://schemas.openxmlformats.org/officeDocument/2006/relationships/oleObject" Target="embeddings/oleObject904.bin"/><Relationship Id="rId301" Type="http://schemas.openxmlformats.org/officeDocument/2006/relationships/image" Target="media/image114.wmf"/><Relationship Id="rId953" Type="http://schemas.openxmlformats.org/officeDocument/2006/relationships/oleObject" Target="embeddings/oleObject533.bin"/><Relationship Id="rId1029" Type="http://schemas.openxmlformats.org/officeDocument/2006/relationships/oleObject" Target="embeddings/oleObject569.bin"/><Relationship Id="rId1236" Type="http://schemas.openxmlformats.org/officeDocument/2006/relationships/oleObject" Target="embeddings/oleObject675.bin"/><Relationship Id="rId1790" Type="http://schemas.openxmlformats.org/officeDocument/2006/relationships/image" Target="media/image773.wmf"/><Relationship Id="rId1888" Type="http://schemas.openxmlformats.org/officeDocument/2006/relationships/oleObject" Target="embeddings/oleObject1107.bin"/><Relationship Id="rId82" Type="http://schemas.openxmlformats.org/officeDocument/2006/relationships/image" Target="media/image30.wmf"/><Relationship Id="rId606" Type="http://schemas.openxmlformats.org/officeDocument/2006/relationships/image" Target="media/image256.wmf"/><Relationship Id="rId813" Type="http://schemas.openxmlformats.org/officeDocument/2006/relationships/image" Target="media/image348.wmf"/><Relationship Id="rId1443" Type="http://schemas.openxmlformats.org/officeDocument/2006/relationships/oleObject" Target="embeddings/oleObject829.bin"/><Relationship Id="rId1650" Type="http://schemas.openxmlformats.org/officeDocument/2006/relationships/image" Target="media/image708.wmf"/><Relationship Id="rId1748" Type="http://schemas.openxmlformats.org/officeDocument/2006/relationships/oleObject" Target="embeddings/oleObject991.bin"/><Relationship Id="rId1303" Type="http://schemas.openxmlformats.org/officeDocument/2006/relationships/oleObject" Target="embeddings/oleObject729.bin"/><Relationship Id="rId1510" Type="http://schemas.openxmlformats.org/officeDocument/2006/relationships/image" Target="media/image638.wmf"/><Relationship Id="rId1608" Type="http://schemas.openxmlformats.org/officeDocument/2006/relationships/image" Target="media/image687.wmf"/><Relationship Id="rId1815" Type="http://schemas.openxmlformats.org/officeDocument/2006/relationships/oleObject" Target="embeddings/oleObject1034.bin"/><Relationship Id="rId189" Type="http://schemas.openxmlformats.org/officeDocument/2006/relationships/oleObject" Target="embeddings/oleObject126.bin"/><Relationship Id="rId396" Type="http://schemas.openxmlformats.org/officeDocument/2006/relationships/image" Target="media/image160.wmf"/><Relationship Id="rId256" Type="http://schemas.openxmlformats.org/officeDocument/2006/relationships/oleObject" Target="embeddings/oleObject160.bin"/><Relationship Id="rId463" Type="http://schemas.openxmlformats.org/officeDocument/2006/relationships/oleObject" Target="embeddings/oleObject266.bin"/><Relationship Id="rId670" Type="http://schemas.openxmlformats.org/officeDocument/2006/relationships/image" Target="media/image288.wmf"/><Relationship Id="rId1093" Type="http://schemas.openxmlformats.org/officeDocument/2006/relationships/oleObject" Target="embeddings/oleObject601.bin"/><Relationship Id="rId116" Type="http://schemas.openxmlformats.org/officeDocument/2006/relationships/image" Target="media/image40.wmf"/><Relationship Id="rId323" Type="http://schemas.openxmlformats.org/officeDocument/2006/relationships/image" Target="media/image125.wmf"/><Relationship Id="rId530" Type="http://schemas.openxmlformats.org/officeDocument/2006/relationships/image" Target="media/image219.wmf"/><Relationship Id="rId768" Type="http://schemas.openxmlformats.org/officeDocument/2006/relationships/oleObject" Target="embeddings/oleObject436.bin"/><Relationship Id="rId975" Type="http://schemas.openxmlformats.org/officeDocument/2006/relationships/oleObject" Target="embeddings/oleObject543.bin"/><Relationship Id="rId1160" Type="http://schemas.openxmlformats.org/officeDocument/2006/relationships/image" Target="media/image524.png"/><Relationship Id="rId1398" Type="http://schemas.openxmlformats.org/officeDocument/2006/relationships/image" Target="media/image590.wmf"/><Relationship Id="rId628" Type="http://schemas.openxmlformats.org/officeDocument/2006/relationships/image" Target="media/image267.wmf"/><Relationship Id="rId835" Type="http://schemas.openxmlformats.org/officeDocument/2006/relationships/image" Target="media/image358.wmf"/><Relationship Id="rId1258" Type="http://schemas.openxmlformats.org/officeDocument/2006/relationships/oleObject" Target="embeddings/oleObject693.bin"/><Relationship Id="rId1465" Type="http://schemas.openxmlformats.org/officeDocument/2006/relationships/oleObject" Target="embeddings/oleObject845.bin"/><Relationship Id="rId1672" Type="http://schemas.openxmlformats.org/officeDocument/2006/relationships/image" Target="media/image718.wmf"/><Relationship Id="rId1020" Type="http://schemas.openxmlformats.org/officeDocument/2006/relationships/image" Target="media/image451.wmf"/><Relationship Id="rId1118" Type="http://schemas.openxmlformats.org/officeDocument/2006/relationships/image" Target="media/image501.wmf"/><Relationship Id="rId1325" Type="http://schemas.openxmlformats.org/officeDocument/2006/relationships/oleObject" Target="embeddings/oleObject741.bin"/><Relationship Id="rId1532" Type="http://schemas.openxmlformats.org/officeDocument/2006/relationships/image" Target="media/image649.wmf"/><Relationship Id="rId902" Type="http://schemas.openxmlformats.org/officeDocument/2006/relationships/oleObject" Target="embeddings/oleObject507.bin"/><Relationship Id="rId1837" Type="http://schemas.openxmlformats.org/officeDocument/2006/relationships/oleObject" Target="embeddings/oleObject1056.bin"/><Relationship Id="rId31" Type="http://schemas.openxmlformats.org/officeDocument/2006/relationships/oleObject" Target="embeddings/oleObject12.bin"/><Relationship Id="rId180" Type="http://schemas.openxmlformats.org/officeDocument/2006/relationships/oleObject" Target="embeddings/oleObject121.bin"/><Relationship Id="rId278" Type="http://schemas.openxmlformats.org/officeDocument/2006/relationships/oleObject" Target="embeddings/oleObject171.bin"/><Relationship Id="rId485" Type="http://schemas.openxmlformats.org/officeDocument/2006/relationships/oleObject" Target="embeddings/oleObject278.bin"/><Relationship Id="rId692" Type="http://schemas.openxmlformats.org/officeDocument/2006/relationships/image" Target="media/image298.wmf"/><Relationship Id="rId138" Type="http://schemas.openxmlformats.org/officeDocument/2006/relationships/oleObject" Target="embeddings/oleObject86.bin"/><Relationship Id="rId345" Type="http://schemas.openxmlformats.org/officeDocument/2006/relationships/image" Target="media/image136.wmf"/><Relationship Id="rId552" Type="http://schemas.openxmlformats.org/officeDocument/2006/relationships/image" Target="media/image230.wmf"/><Relationship Id="rId997" Type="http://schemas.openxmlformats.org/officeDocument/2006/relationships/oleObject" Target="embeddings/oleObject553.bin"/><Relationship Id="rId1182" Type="http://schemas.openxmlformats.org/officeDocument/2006/relationships/oleObject" Target="embeddings/oleObject639.bin"/><Relationship Id="rId205" Type="http://schemas.openxmlformats.org/officeDocument/2006/relationships/image" Target="media/image66.wmf"/><Relationship Id="rId412" Type="http://schemas.openxmlformats.org/officeDocument/2006/relationships/image" Target="media/image168.wmf"/><Relationship Id="rId857" Type="http://schemas.openxmlformats.org/officeDocument/2006/relationships/image" Target="media/image369.wmf"/><Relationship Id="rId1042" Type="http://schemas.openxmlformats.org/officeDocument/2006/relationships/image" Target="media/image462.wmf"/><Relationship Id="rId1487" Type="http://schemas.openxmlformats.org/officeDocument/2006/relationships/oleObject" Target="embeddings/oleObject856.bin"/><Relationship Id="rId1694" Type="http://schemas.openxmlformats.org/officeDocument/2006/relationships/oleObject" Target="embeddings/oleObject962.bin"/><Relationship Id="rId717" Type="http://schemas.openxmlformats.org/officeDocument/2006/relationships/oleObject" Target="embeddings/oleObject402.bin"/><Relationship Id="rId924" Type="http://schemas.openxmlformats.org/officeDocument/2006/relationships/image" Target="media/image401.wmf"/><Relationship Id="rId1347" Type="http://schemas.openxmlformats.org/officeDocument/2006/relationships/oleObject" Target="embeddings/oleObject763.bin"/><Relationship Id="rId1554" Type="http://schemas.openxmlformats.org/officeDocument/2006/relationships/image" Target="media/image660.wmf"/><Relationship Id="rId1761" Type="http://schemas.openxmlformats.org/officeDocument/2006/relationships/oleObject" Target="embeddings/oleObject998.bin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52.bin"/><Relationship Id="rId1414" Type="http://schemas.openxmlformats.org/officeDocument/2006/relationships/image" Target="media/image598.wmf"/><Relationship Id="rId1621" Type="http://schemas.openxmlformats.org/officeDocument/2006/relationships/oleObject" Target="embeddings/oleObject923.bin"/><Relationship Id="rId1859" Type="http://schemas.openxmlformats.org/officeDocument/2006/relationships/oleObject" Target="embeddings/oleObject1078.bin"/><Relationship Id="rId1719" Type="http://schemas.openxmlformats.org/officeDocument/2006/relationships/image" Target="media/image738.wmf"/><Relationship Id="rId367" Type="http://schemas.openxmlformats.org/officeDocument/2006/relationships/image" Target="media/image147.wmf"/><Relationship Id="rId574" Type="http://schemas.openxmlformats.org/officeDocument/2006/relationships/image" Target="media/image241.wmf"/><Relationship Id="rId227" Type="http://schemas.openxmlformats.org/officeDocument/2006/relationships/image" Target="media/image77.wmf"/><Relationship Id="rId781" Type="http://schemas.openxmlformats.org/officeDocument/2006/relationships/image" Target="media/image332.wmf"/><Relationship Id="rId879" Type="http://schemas.openxmlformats.org/officeDocument/2006/relationships/oleObject" Target="embeddings/oleObject495.bin"/><Relationship Id="rId434" Type="http://schemas.openxmlformats.org/officeDocument/2006/relationships/image" Target="media/image179.wmf"/><Relationship Id="rId641" Type="http://schemas.openxmlformats.org/officeDocument/2006/relationships/oleObject" Target="embeddings/oleObject363.bin"/><Relationship Id="rId739" Type="http://schemas.openxmlformats.org/officeDocument/2006/relationships/oleObject" Target="embeddings/oleObject413.bin"/><Relationship Id="rId1064" Type="http://schemas.openxmlformats.org/officeDocument/2006/relationships/image" Target="media/image473.wmf"/><Relationship Id="rId1271" Type="http://schemas.openxmlformats.org/officeDocument/2006/relationships/oleObject" Target="embeddings/oleObject706.bin"/><Relationship Id="rId1369" Type="http://schemas.openxmlformats.org/officeDocument/2006/relationships/oleObject" Target="embeddings/oleObject785.bin"/><Relationship Id="rId1576" Type="http://schemas.openxmlformats.org/officeDocument/2006/relationships/image" Target="media/image671.wmf"/><Relationship Id="rId501" Type="http://schemas.openxmlformats.org/officeDocument/2006/relationships/oleObject" Target="embeddings/oleObject289.bin"/><Relationship Id="rId946" Type="http://schemas.openxmlformats.org/officeDocument/2006/relationships/image" Target="media/image412.wmf"/><Relationship Id="rId1131" Type="http://schemas.openxmlformats.org/officeDocument/2006/relationships/image" Target="media/image508.wmf"/><Relationship Id="rId1229" Type="http://schemas.openxmlformats.org/officeDocument/2006/relationships/oleObject" Target="embeddings/oleObject668.bin"/><Relationship Id="rId1783" Type="http://schemas.openxmlformats.org/officeDocument/2006/relationships/oleObject" Target="embeddings/oleObject1009.bin"/><Relationship Id="rId75" Type="http://schemas.openxmlformats.org/officeDocument/2006/relationships/oleObject" Target="embeddings/oleObject44.bin"/><Relationship Id="rId806" Type="http://schemas.openxmlformats.org/officeDocument/2006/relationships/oleObject" Target="embeddings/oleObject457.bin"/><Relationship Id="rId1436" Type="http://schemas.openxmlformats.org/officeDocument/2006/relationships/image" Target="media/image606.wmf"/><Relationship Id="rId1643" Type="http://schemas.openxmlformats.org/officeDocument/2006/relationships/oleObject" Target="embeddings/oleObject934.bin"/><Relationship Id="rId1850" Type="http://schemas.openxmlformats.org/officeDocument/2006/relationships/oleObject" Target="embeddings/oleObject1069.bin"/><Relationship Id="rId1503" Type="http://schemas.openxmlformats.org/officeDocument/2006/relationships/oleObject" Target="embeddings/oleObject864.bin"/><Relationship Id="rId1710" Type="http://schemas.openxmlformats.org/officeDocument/2006/relationships/oleObject" Target="embeddings/oleObject972.bin"/><Relationship Id="rId291" Type="http://schemas.openxmlformats.org/officeDocument/2006/relationships/image" Target="media/image109.wmf"/><Relationship Id="rId1808" Type="http://schemas.openxmlformats.org/officeDocument/2006/relationships/oleObject" Target="embeddings/oleObject1027.bin"/><Relationship Id="rId151" Type="http://schemas.openxmlformats.org/officeDocument/2006/relationships/oleObject" Target="embeddings/oleObject99.bin"/><Relationship Id="rId389" Type="http://schemas.openxmlformats.org/officeDocument/2006/relationships/oleObject" Target="embeddings/oleObject228.bin"/><Relationship Id="rId596" Type="http://schemas.openxmlformats.org/officeDocument/2006/relationships/oleObject" Target="embeddings/oleObject340.bin"/><Relationship Id="rId249" Type="http://schemas.openxmlformats.org/officeDocument/2006/relationships/image" Target="media/image88.wmf"/><Relationship Id="rId456" Type="http://schemas.openxmlformats.org/officeDocument/2006/relationships/image" Target="media/image189.wmf"/><Relationship Id="rId663" Type="http://schemas.openxmlformats.org/officeDocument/2006/relationships/oleObject" Target="embeddings/oleObject374.bin"/><Relationship Id="rId870" Type="http://schemas.openxmlformats.org/officeDocument/2006/relationships/image" Target="media/image375.wmf"/><Relationship Id="rId1086" Type="http://schemas.openxmlformats.org/officeDocument/2006/relationships/image" Target="media/image484.wmf"/><Relationship Id="rId1293" Type="http://schemas.openxmlformats.org/officeDocument/2006/relationships/oleObject" Target="embeddings/oleObject720.bin"/><Relationship Id="rId109" Type="http://schemas.openxmlformats.org/officeDocument/2006/relationships/image" Target="media/image37.wmf"/><Relationship Id="rId316" Type="http://schemas.openxmlformats.org/officeDocument/2006/relationships/oleObject" Target="embeddings/oleObject190.bin"/><Relationship Id="rId523" Type="http://schemas.openxmlformats.org/officeDocument/2006/relationships/oleObject" Target="embeddings/oleObject303.bin"/><Relationship Id="rId968" Type="http://schemas.openxmlformats.org/officeDocument/2006/relationships/image" Target="media/image423.wmf"/><Relationship Id="rId1153" Type="http://schemas.openxmlformats.org/officeDocument/2006/relationships/oleObject" Target="embeddings/oleObject629.bin"/><Relationship Id="rId1598" Type="http://schemas.openxmlformats.org/officeDocument/2006/relationships/image" Target="media/image682.wmf"/><Relationship Id="rId97" Type="http://schemas.openxmlformats.org/officeDocument/2006/relationships/oleObject" Target="embeddings/oleObject61.bin"/><Relationship Id="rId730" Type="http://schemas.openxmlformats.org/officeDocument/2006/relationships/image" Target="media/image317.wmf"/><Relationship Id="rId828" Type="http://schemas.openxmlformats.org/officeDocument/2006/relationships/oleObject" Target="embeddings/oleObject469.bin"/><Relationship Id="rId1013" Type="http://schemas.openxmlformats.org/officeDocument/2006/relationships/oleObject" Target="embeddings/oleObject561.bin"/><Relationship Id="rId1360" Type="http://schemas.openxmlformats.org/officeDocument/2006/relationships/oleObject" Target="embeddings/oleObject776.bin"/><Relationship Id="rId1458" Type="http://schemas.openxmlformats.org/officeDocument/2006/relationships/image" Target="media/image612.wmf"/><Relationship Id="rId1665" Type="http://schemas.openxmlformats.org/officeDocument/2006/relationships/oleObject" Target="embeddings/oleObject946.bin"/><Relationship Id="rId1872" Type="http://schemas.openxmlformats.org/officeDocument/2006/relationships/oleObject" Target="embeddings/oleObject1091.bin"/><Relationship Id="rId1220" Type="http://schemas.openxmlformats.org/officeDocument/2006/relationships/oleObject" Target="embeddings/oleObject661.bin"/><Relationship Id="rId1318" Type="http://schemas.openxmlformats.org/officeDocument/2006/relationships/image" Target="media/image576.wmf"/><Relationship Id="rId1525" Type="http://schemas.openxmlformats.org/officeDocument/2006/relationships/oleObject" Target="embeddings/oleObject875.bin"/><Relationship Id="rId1732" Type="http://schemas.openxmlformats.org/officeDocument/2006/relationships/oleObject" Target="embeddings/oleObject983.bin"/><Relationship Id="rId24" Type="http://schemas.openxmlformats.org/officeDocument/2006/relationships/image" Target="media/image11.wmf"/><Relationship Id="rId173" Type="http://schemas.openxmlformats.org/officeDocument/2006/relationships/oleObject" Target="embeddings/oleObject114.bin"/><Relationship Id="rId380" Type="http://schemas.openxmlformats.org/officeDocument/2006/relationships/image" Target="media/image152.wmf"/><Relationship Id="rId240" Type="http://schemas.openxmlformats.org/officeDocument/2006/relationships/oleObject" Target="embeddings/oleObject152.bin"/><Relationship Id="rId478" Type="http://schemas.openxmlformats.org/officeDocument/2006/relationships/oleObject" Target="embeddings/oleObject274.bin"/><Relationship Id="rId685" Type="http://schemas.openxmlformats.org/officeDocument/2006/relationships/oleObject" Target="embeddings/oleObject386.bin"/><Relationship Id="rId892" Type="http://schemas.openxmlformats.org/officeDocument/2006/relationships/image" Target="media/image386.wmf"/><Relationship Id="rId100" Type="http://schemas.openxmlformats.org/officeDocument/2006/relationships/oleObject" Target="embeddings/oleObject63.bin"/><Relationship Id="rId338" Type="http://schemas.openxmlformats.org/officeDocument/2006/relationships/oleObject" Target="embeddings/oleObject201.bin"/><Relationship Id="rId545" Type="http://schemas.openxmlformats.org/officeDocument/2006/relationships/oleObject" Target="embeddings/oleObject314.bin"/><Relationship Id="rId752" Type="http://schemas.openxmlformats.org/officeDocument/2006/relationships/oleObject" Target="embeddings/oleObject421.bin"/><Relationship Id="rId1175" Type="http://schemas.openxmlformats.org/officeDocument/2006/relationships/image" Target="media/image535.wmf"/><Relationship Id="rId1382" Type="http://schemas.openxmlformats.org/officeDocument/2006/relationships/oleObject" Target="embeddings/oleObject793.bin"/><Relationship Id="rId405" Type="http://schemas.openxmlformats.org/officeDocument/2006/relationships/oleObject" Target="embeddings/oleObject236.bin"/><Relationship Id="rId612" Type="http://schemas.openxmlformats.org/officeDocument/2006/relationships/image" Target="media/image259.wmf"/><Relationship Id="rId1035" Type="http://schemas.openxmlformats.org/officeDocument/2006/relationships/oleObject" Target="embeddings/oleObject572.bin"/><Relationship Id="rId1242" Type="http://schemas.openxmlformats.org/officeDocument/2006/relationships/oleObject" Target="embeddings/oleObject680.bin"/><Relationship Id="rId1687" Type="http://schemas.openxmlformats.org/officeDocument/2006/relationships/image" Target="media/image725.wmf"/><Relationship Id="rId1894" Type="http://schemas.openxmlformats.org/officeDocument/2006/relationships/oleObject" Target="embeddings/oleObject1113.bin"/><Relationship Id="rId917" Type="http://schemas.openxmlformats.org/officeDocument/2006/relationships/oleObject" Target="embeddings/oleObject515.bin"/><Relationship Id="rId1102" Type="http://schemas.openxmlformats.org/officeDocument/2006/relationships/image" Target="media/image492.wmf"/><Relationship Id="rId1547" Type="http://schemas.openxmlformats.org/officeDocument/2006/relationships/oleObject" Target="embeddings/oleObject886.bin"/><Relationship Id="rId1754" Type="http://schemas.openxmlformats.org/officeDocument/2006/relationships/oleObject" Target="embeddings/oleObject994.bin"/><Relationship Id="rId46" Type="http://schemas.openxmlformats.org/officeDocument/2006/relationships/oleObject" Target="embeddings/oleObject21.bin"/><Relationship Id="rId1407" Type="http://schemas.openxmlformats.org/officeDocument/2006/relationships/oleObject" Target="embeddings/oleObject808.bin"/><Relationship Id="rId1614" Type="http://schemas.openxmlformats.org/officeDocument/2006/relationships/image" Target="media/image690.wmf"/><Relationship Id="rId1821" Type="http://schemas.openxmlformats.org/officeDocument/2006/relationships/oleObject" Target="embeddings/oleObject1040.bin"/><Relationship Id="rId195" Type="http://schemas.openxmlformats.org/officeDocument/2006/relationships/image" Target="media/image61.wmf"/><Relationship Id="rId262" Type="http://schemas.openxmlformats.org/officeDocument/2006/relationships/oleObject" Target="embeddings/oleObject163.bin"/><Relationship Id="rId567" Type="http://schemas.openxmlformats.org/officeDocument/2006/relationships/oleObject" Target="embeddings/oleObject325.bin"/><Relationship Id="rId1197" Type="http://schemas.openxmlformats.org/officeDocument/2006/relationships/image" Target="media/image546.wmf"/><Relationship Id="rId122" Type="http://schemas.openxmlformats.org/officeDocument/2006/relationships/image" Target="media/image43.wmf"/><Relationship Id="rId774" Type="http://schemas.openxmlformats.org/officeDocument/2006/relationships/oleObject" Target="embeddings/oleObject441.bin"/><Relationship Id="rId981" Type="http://schemas.openxmlformats.org/officeDocument/2006/relationships/oleObject" Target="embeddings/oleObject545.bin"/><Relationship Id="rId1057" Type="http://schemas.openxmlformats.org/officeDocument/2006/relationships/oleObject" Target="embeddings/oleObject583.bin"/><Relationship Id="rId427" Type="http://schemas.openxmlformats.org/officeDocument/2006/relationships/oleObject" Target="embeddings/oleObject247.bin"/><Relationship Id="rId634" Type="http://schemas.openxmlformats.org/officeDocument/2006/relationships/image" Target="media/image270.wmf"/><Relationship Id="rId841" Type="http://schemas.openxmlformats.org/officeDocument/2006/relationships/image" Target="media/image361.wmf"/><Relationship Id="rId1264" Type="http://schemas.openxmlformats.org/officeDocument/2006/relationships/oleObject" Target="embeddings/oleObject699.bin"/><Relationship Id="rId1471" Type="http://schemas.openxmlformats.org/officeDocument/2006/relationships/oleObject" Target="embeddings/oleObject848.bin"/><Relationship Id="rId1569" Type="http://schemas.openxmlformats.org/officeDocument/2006/relationships/oleObject" Target="embeddings/oleObject897.bin"/><Relationship Id="rId701" Type="http://schemas.openxmlformats.org/officeDocument/2006/relationships/oleObject" Target="embeddings/oleObject394.bin"/><Relationship Id="rId939" Type="http://schemas.openxmlformats.org/officeDocument/2006/relationships/oleObject" Target="embeddings/oleObject526.bin"/><Relationship Id="rId1124" Type="http://schemas.openxmlformats.org/officeDocument/2006/relationships/image" Target="media/image504.wmf"/><Relationship Id="rId1331" Type="http://schemas.openxmlformats.org/officeDocument/2006/relationships/oleObject" Target="embeddings/oleObject747.bin"/><Relationship Id="rId1776" Type="http://schemas.openxmlformats.org/officeDocument/2006/relationships/image" Target="media/image766.wmf"/><Relationship Id="rId68" Type="http://schemas.openxmlformats.org/officeDocument/2006/relationships/oleObject" Target="embeddings/oleObject40.bin"/><Relationship Id="rId1429" Type="http://schemas.openxmlformats.org/officeDocument/2006/relationships/oleObject" Target="embeddings/oleObject820.bin"/><Relationship Id="rId1636" Type="http://schemas.openxmlformats.org/officeDocument/2006/relationships/image" Target="media/image701.wmf"/><Relationship Id="rId1843" Type="http://schemas.openxmlformats.org/officeDocument/2006/relationships/oleObject" Target="embeddings/oleObject1062.bin"/><Relationship Id="rId1703" Type="http://schemas.openxmlformats.org/officeDocument/2006/relationships/image" Target="media/image731.wmf"/><Relationship Id="rId284" Type="http://schemas.openxmlformats.org/officeDocument/2006/relationships/oleObject" Target="embeddings/oleObject174.bin"/><Relationship Id="rId491" Type="http://schemas.openxmlformats.org/officeDocument/2006/relationships/image" Target="media/image204.wmf"/><Relationship Id="rId144" Type="http://schemas.openxmlformats.org/officeDocument/2006/relationships/oleObject" Target="embeddings/oleObject92.bin"/><Relationship Id="rId589" Type="http://schemas.openxmlformats.org/officeDocument/2006/relationships/oleObject" Target="embeddings/oleObject336.bin"/><Relationship Id="rId796" Type="http://schemas.openxmlformats.org/officeDocument/2006/relationships/oleObject" Target="embeddings/oleObject452.bin"/><Relationship Id="rId351" Type="http://schemas.openxmlformats.org/officeDocument/2006/relationships/image" Target="media/image139.wmf"/><Relationship Id="rId449" Type="http://schemas.openxmlformats.org/officeDocument/2006/relationships/oleObject" Target="embeddings/oleObject259.bin"/><Relationship Id="rId656" Type="http://schemas.openxmlformats.org/officeDocument/2006/relationships/image" Target="media/image281.wmf"/><Relationship Id="rId863" Type="http://schemas.openxmlformats.org/officeDocument/2006/relationships/image" Target="media/image372.wmf"/><Relationship Id="rId1079" Type="http://schemas.openxmlformats.org/officeDocument/2006/relationships/oleObject" Target="embeddings/oleObject594.bin"/><Relationship Id="rId1286" Type="http://schemas.openxmlformats.org/officeDocument/2006/relationships/image" Target="media/image565.wmf"/><Relationship Id="rId1493" Type="http://schemas.openxmlformats.org/officeDocument/2006/relationships/oleObject" Target="embeddings/oleObject859.bin"/><Relationship Id="rId211" Type="http://schemas.openxmlformats.org/officeDocument/2006/relationships/image" Target="media/image69.wmf"/><Relationship Id="rId309" Type="http://schemas.openxmlformats.org/officeDocument/2006/relationships/image" Target="media/image118.wmf"/><Relationship Id="rId516" Type="http://schemas.openxmlformats.org/officeDocument/2006/relationships/image" Target="media/image212.wmf"/><Relationship Id="rId1146" Type="http://schemas.openxmlformats.org/officeDocument/2006/relationships/oleObject" Target="embeddings/oleObject626.bin"/><Relationship Id="rId1798" Type="http://schemas.openxmlformats.org/officeDocument/2006/relationships/oleObject" Target="embeddings/oleObject1017.bin"/><Relationship Id="rId723" Type="http://schemas.openxmlformats.org/officeDocument/2006/relationships/oleObject" Target="embeddings/oleObject405.bin"/><Relationship Id="rId930" Type="http://schemas.openxmlformats.org/officeDocument/2006/relationships/image" Target="media/image404.wmf"/><Relationship Id="rId1006" Type="http://schemas.openxmlformats.org/officeDocument/2006/relationships/image" Target="media/image444.wmf"/><Relationship Id="rId1353" Type="http://schemas.openxmlformats.org/officeDocument/2006/relationships/oleObject" Target="embeddings/oleObject769.bin"/><Relationship Id="rId1560" Type="http://schemas.openxmlformats.org/officeDocument/2006/relationships/image" Target="media/image663.wmf"/><Relationship Id="rId1658" Type="http://schemas.openxmlformats.org/officeDocument/2006/relationships/oleObject" Target="embeddings/oleObject942.bin"/><Relationship Id="rId1865" Type="http://schemas.openxmlformats.org/officeDocument/2006/relationships/oleObject" Target="embeddings/oleObject1084.bin"/><Relationship Id="rId1213" Type="http://schemas.openxmlformats.org/officeDocument/2006/relationships/oleObject" Target="embeddings/oleObject658.bin"/><Relationship Id="rId1420" Type="http://schemas.openxmlformats.org/officeDocument/2006/relationships/image" Target="media/image601.wmf"/><Relationship Id="rId1518" Type="http://schemas.openxmlformats.org/officeDocument/2006/relationships/image" Target="media/image642.wmf"/><Relationship Id="rId1725" Type="http://schemas.openxmlformats.org/officeDocument/2006/relationships/image" Target="media/image741.wmf"/><Relationship Id="rId17" Type="http://schemas.openxmlformats.org/officeDocument/2006/relationships/oleObject" Target="embeddings/oleObject5.bin"/><Relationship Id="rId166" Type="http://schemas.openxmlformats.org/officeDocument/2006/relationships/oleObject" Target="embeddings/oleObject107.bin"/><Relationship Id="rId373" Type="http://schemas.openxmlformats.org/officeDocument/2006/relationships/image" Target="media/image150.wmf"/><Relationship Id="rId580" Type="http://schemas.openxmlformats.org/officeDocument/2006/relationships/image" Target="media/image244.wmf"/><Relationship Id="rId1" Type="http://schemas.openxmlformats.org/officeDocument/2006/relationships/customXml" Target="../customXml/item1.xml"/><Relationship Id="rId233" Type="http://schemas.openxmlformats.org/officeDocument/2006/relationships/image" Target="media/image80.wmf"/><Relationship Id="rId440" Type="http://schemas.openxmlformats.org/officeDocument/2006/relationships/image" Target="media/image182.wmf"/><Relationship Id="rId678" Type="http://schemas.openxmlformats.org/officeDocument/2006/relationships/oleObject" Target="embeddings/oleObject382.bin"/><Relationship Id="rId885" Type="http://schemas.openxmlformats.org/officeDocument/2006/relationships/oleObject" Target="embeddings/oleObject498.bin"/><Relationship Id="rId1070" Type="http://schemas.openxmlformats.org/officeDocument/2006/relationships/image" Target="media/image476.wmf"/><Relationship Id="rId300" Type="http://schemas.openxmlformats.org/officeDocument/2006/relationships/oleObject" Target="embeddings/oleObject182.bin"/><Relationship Id="rId538" Type="http://schemas.openxmlformats.org/officeDocument/2006/relationships/image" Target="media/image223.wmf"/><Relationship Id="rId745" Type="http://schemas.openxmlformats.org/officeDocument/2006/relationships/oleObject" Target="embeddings/oleObject416.bin"/><Relationship Id="rId952" Type="http://schemas.openxmlformats.org/officeDocument/2006/relationships/image" Target="media/image415.wmf"/><Relationship Id="rId1168" Type="http://schemas.openxmlformats.org/officeDocument/2006/relationships/image" Target="media/image531.wmf"/><Relationship Id="rId1375" Type="http://schemas.openxmlformats.org/officeDocument/2006/relationships/image" Target="media/image581.wmf"/><Relationship Id="rId1582" Type="http://schemas.openxmlformats.org/officeDocument/2006/relationships/image" Target="media/image674.wmf"/><Relationship Id="rId81" Type="http://schemas.openxmlformats.org/officeDocument/2006/relationships/oleObject" Target="embeddings/oleObject47.bin"/><Relationship Id="rId605" Type="http://schemas.openxmlformats.org/officeDocument/2006/relationships/oleObject" Target="embeddings/oleObject345.bin"/><Relationship Id="rId812" Type="http://schemas.openxmlformats.org/officeDocument/2006/relationships/oleObject" Target="embeddings/oleObject460.bin"/><Relationship Id="rId1028" Type="http://schemas.openxmlformats.org/officeDocument/2006/relationships/image" Target="media/image455.wmf"/><Relationship Id="rId1235" Type="http://schemas.openxmlformats.org/officeDocument/2006/relationships/oleObject" Target="embeddings/oleObject674.bin"/><Relationship Id="rId1442" Type="http://schemas.openxmlformats.org/officeDocument/2006/relationships/image" Target="media/image609.wmf"/><Relationship Id="rId1887" Type="http://schemas.openxmlformats.org/officeDocument/2006/relationships/oleObject" Target="embeddings/oleObject1106.bin"/><Relationship Id="rId1302" Type="http://schemas.openxmlformats.org/officeDocument/2006/relationships/oleObject" Target="embeddings/oleObject728.bin"/><Relationship Id="rId1747" Type="http://schemas.openxmlformats.org/officeDocument/2006/relationships/image" Target="media/image752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916.bin"/><Relationship Id="rId1814" Type="http://schemas.openxmlformats.org/officeDocument/2006/relationships/oleObject" Target="embeddings/oleObject1033.bin"/><Relationship Id="rId188" Type="http://schemas.openxmlformats.org/officeDocument/2006/relationships/image" Target="media/image58.wmf"/><Relationship Id="rId395" Type="http://schemas.openxmlformats.org/officeDocument/2006/relationships/oleObject" Target="embeddings/oleObject231.bin"/><Relationship Id="rId255" Type="http://schemas.openxmlformats.org/officeDocument/2006/relationships/image" Target="media/image91.wmf"/><Relationship Id="rId462" Type="http://schemas.openxmlformats.org/officeDocument/2006/relationships/image" Target="media/image192.wmf"/><Relationship Id="rId1092" Type="http://schemas.openxmlformats.org/officeDocument/2006/relationships/image" Target="media/image487.wmf"/><Relationship Id="rId1397" Type="http://schemas.openxmlformats.org/officeDocument/2006/relationships/oleObject" Target="embeddings/oleObject803.bin"/><Relationship Id="rId115" Type="http://schemas.openxmlformats.org/officeDocument/2006/relationships/oleObject" Target="embeddings/oleObject71.bin"/><Relationship Id="rId322" Type="http://schemas.openxmlformats.org/officeDocument/2006/relationships/oleObject" Target="embeddings/oleObject193.bin"/><Relationship Id="rId767" Type="http://schemas.openxmlformats.org/officeDocument/2006/relationships/oleObject" Target="embeddings/oleObject435.bin"/><Relationship Id="rId974" Type="http://schemas.openxmlformats.org/officeDocument/2006/relationships/image" Target="media/image427.wmf"/><Relationship Id="rId627" Type="http://schemas.openxmlformats.org/officeDocument/2006/relationships/oleObject" Target="embeddings/oleObject356.bin"/><Relationship Id="rId834" Type="http://schemas.openxmlformats.org/officeDocument/2006/relationships/oleObject" Target="embeddings/oleObject472.bin"/><Relationship Id="rId1257" Type="http://schemas.openxmlformats.org/officeDocument/2006/relationships/oleObject" Target="embeddings/oleObject692.bin"/><Relationship Id="rId1464" Type="http://schemas.openxmlformats.org/officeDocument/2006/relationships/image" Target="media/image615.wmf"/><Relationship Id="rId1671" Type="http://schemas.openxmlformats.org/officeDocument/2006/relationships/oleObject" Target="embeddings/oleObject949.bin"/><Relationship Id="rId901" Type="http://schemas.openxmlformats.org/officeDocument/2006/relationships/image" Target="media/image390.wmf"/><Relationship Id="rId1117" Type="http://schemas.openxmlformats.org/officeDocument/2006/relationships/oleObject" Target="embeddings/oleObject612.bin"/><Relationship Id="rId1324" Type="http://schemas.openxmlformats.org/officeDocument/2006/relationships/image" Target="media/image579.wmf"/><Relationship Id="rId1531" Type="http://schemas.openxmlformats.org/officeDocument/2006/relationships/oleObject" Target="embeddings/oleObject878.bin"/><Relationship Id="rId1769" Type="http://schemas.openxmlformats.org/officeDocument/2006/relationships/oleObject" Target="embeddings/oleObject1002.bin"/><Relationship Id="rId30" Type="http://schemas.openxmlformats.org/officeDocument/2006/relationships/image" Target="media/image14.wmf"/><Relationship Id="rId1629" Type="http://schemas.openxmlformats.org/officeDocument/2006/relationships/oleObject" Target="embeddings/oleObject927.bin"/><Relationship Id="rId1836" Type="http://schemas.openxmlformats.org/officeDocument/2006/relationships/oleObject" Target="embeddings/oleObject1055.bin"/><Relationship Id="rId1903" Type="http://schemas.openxmlformats.org/officeDocument/2006/relationships/theme" Target="theme/theme1.xml"/><Relationship Id="rId277" Type="http://schemas.openxmlformats.org/officeDocument/2006/relationships/image" Target="media/image102.wmf"/><Relationship Id="rId484" Type="http://schemas.openxmlformats.org/officeDocument/2006/relationships/oleObject" Target="embeddings/oleObject277.bin"/><Relationship Id="rId137" Type="http://schemas.openxmlformats.org/officeDocument/2006/relationships/oleObject" Target="embeddings/oleObject85.bin"/><Relationship Id="rId344" Type="http://schemas.openxmlformats.org/officeDocument/2006/relationships/oleObject" Target="embeddings/oleObject204.bin"/><Relationship Id="rId691" Type="http://schemas.openxmlformats.org/officeDocument/2006/relationships/oleObject" Target="embeddings/oleObject389.bin"/><Relationship Id="rId789" Type="http://schemas.openxmlformats.org/officeDocument/2006/relationships/image" Target="media/image336.wmf"/><Relationship Id="rId996" Type="http://schemas.openxmlformats.org/officeDocument/2006/relationships/image" Target="media/image439.wmf"/><Relationship Id="rId551" Type="http://schemas.openxmlformats.org/officeDocument/2006/relationships/oleObject" Target="embeddings/oleObject317.bin"/><Relationship Id="rId649" Type="http://schemas.openxmlformats.org/officeDocument/2006/relationships/oleObject" Target="embeddings/oleObject367.bin"/><Relationship Id="rId856" Type="http://schemas.openxmlformats.org/officeDocument/2006/relationships/oleObject" Target="embeddings/oleObject483.bin"/><Relationship Id="rId1181" Type="http://schemas.openxmlformats.org/officeDocument/2006/relationships/image" Target="media/image538.wmf"/><Relationship Id="rId1279" Type="http://schemas.openxmlformats.org/officeDocument/2006/relationships/oleObject" Target="embeddings/oleObject713.bin"/><Relationship Id="rId1486" Type="http://schemas.openxmlformats.org/officeDocument/2006/relationships/image" Target="media/image626.wmf"/><Relationship Id="rId204" Type="http://schemas.openxmlformats.org/officeDocument/2006/relationships/oleObject" Target="embeddings/oleObject134.bin"/><Relationship Id="rId411" Type="http://schemas.openxmlformats.org/officeDocument/2006/relationships/oleObject" Target="embeddings/oleObject239.bin"/><Relationship Id="rId509" Type="http://schemas.openxmlformats.org/officeDocument/2006/relationships/oleObject" Target="embeddings/oleObject295.bin"/><Relationship Id="rId1041" Type="http://schemas.openxmlformats.org/officeDocument/2006/relationships/oleObject" Target="embeddings/oleObject575.bin"/><Relationship Id="rId1139" Type="http://schemas.openxmlformats.org/officeDocument/2006/relationships/image" Target="media/image512.wmf"/><Relationship Id="rId1346" Type="http://schemas.openxmlformats.org/officeDocument/2006/relationships/oleObject" Target="embeddings/oleObject762.bin"/><Relationship Id="rId1693" Type="http://schemas.openxmlformats.org/officeDocument/2006/relationships/image" Target="media/image727.wmf"/><Relationship Id="rId716" Type="http://schemas.openxmlformats.org/officeDocument/2006/relationships/image" Target="media/image310.wmf"/><Relationship Id="rId923" Type="http://schemas.openxmlformats.org/officeDocument/2006/relationships/oleObject" Target="embeddings/oleObject518.bin"/><Relationship Id="rId1553" Type="http://schemas.openxmlformats.org/officeDocument/2006/relationships/oleObject" Target="embeddings/oleObject889.bin"/><Relationship Id="rId1760" Type="http://schemas.openxmlformats.org/officeDocument/2006/relationships/image" Target="media/image758.wmf"/><Relationship Id="rId1858" Type="http://schemas.openxmlformats.org/officeDocument/2006/relationships/oleObject" Target="embeddings/oleObject1077.bin"/><Relationship Id="rId52" Type="http://schemas.openxmlformats.org/officeDocument/2006/relationships/oleObject" Target="embeddings/oleObject27.bin"/><Relationship Id="rId1206" Type="http://schemas.openxmlformats.org/officeDocument/2006/relationships/oleObject" Target="embeddings/oleObject651.bin"/><Relationship Id="rId1413" Type="http://schemas.openxmlformats.org/officeDocument/2006/relationships/oleObject" Target="embeddings/oleObject811.bin"/><Relationship Id="rId1620" Type="http://schemas.openxmlformats.org/officeDocument/2006/relationships/image" Target="media/image693.wmf"/><Relationship Id="rId1718" Type="http://schemas.openxmlformats.org/officeDocument/2006/relationships/oleObject" Target="embeddings/oleObject976.bin"/><Relationship Id="rId299" Type="http://schemas.openxmlformats.org/officeDocument/2006/relationships/image" Target="media/image113.wmf"/><Relationship Id="rId159" Type="http://schemas.openxmlformats.org/officeDocument/2006/relationships/image" Target="media/image51.wmf"/><Relationship Id="rId366" Type="http://schemas.openxmlformats.org/officeDocument/2006/relationships/oleObject" Target="embeddings/oleObject215.bin"/><Relationship Id="rId573" Type="http://schemas.openxmlformats.org/officeDocument/2006/relationships/oleObject" Target="embeddings/oleObject328.bin"/><Relationship Id="rId780" Type="http://schemas.openxmlformats.org/officeDocument/2006/relationships/oleObject" Target="embeddings/oleObject444.bin"/><Relationship Id="rId226" Type="http://schemas.openxmlformats.org/officeDocument/2006/relationships/oleObject" Target="embeddings/oleObject145.bin"/><Relationship Id="rId433" Type="http://schemas.openxmlformats.org/officeDocument/2006/relationships/oleObject" Target="embeddings/oleObject250.bin"/><Relationship Id="rId878" Type="http://schemas.openxmlformats.org/officeDocument/2006/relationships/image" Target="media/image379.wmf"/><Relationship Id="rId1063" Type="http://schemas.openxmlformats.org/officeDocument/2006/relationships/oleObject" Target="embeddings/oleObject586.bin"/><Relationship Id="rId1270" Type="http://schemas.openxmlformats.org/officeDocument/2006/relationships/oleObject" Target="embeddings/oleObject705.bin"/><Relationship Id="rId640" Type="http://schemas.openxmlformats.org/officeDocument/2006/relationships/image" Target="media/image273.wmf"/><Relationship Id="rId738" Type="http://schemas.openxmlformats.org/officeDocument/2006/relationships/image" Target="media/image321.wmf"/><Relationship Id="rId945" Type="http://schemas.openxmlformats.org/officeDocument/2006/relationships/oleObject" Target="embeddings/oleObject529.bin"/><Relationship Id="rId1368" Type="http://schemas.openxmlformats.org/officeDocument/2006/relationships/oleObject" Target="embeddings/oleObject784.bin"/><Relationship Id="rId1575" Type="http://schemas.openxmlformats.org/officeDocument/2006/relationships/oleObject" Target="embeddings/oleObject900.bin"/><Relationship Id="rId1782" Type="http://schemas.openxmlformats.org/officeDocument/2006/relationships/image" Target="media/image769.wmf"/><Relationship Id="rId74" Type="http://schemas.openxmlformats.org/officeDocument/2006/relationships/image" Target="media/image26.wmf"/><Relationship Id="rId500" Type="http://schemas.openxmlformats.org/officeDocument/2006/relationships/oleObject" Target="embeddings/oleObject288.bin"/><Relationship Id="rId805" Type="http://schemas.openxmlformats.org/officeDocument/2006/relationships/image" Target="media/image344.wmf"/><Relationship Id="rId1130" Type="http://schemas.openxmlformats.org/officeDocument/2006/relationships/oleObject" Target="embeddings/oleObject618.bin"/><Relationship Id="rId1228" Type="http://schemas.openxmlformats.org/officeDocument/2006/relationships/oleObject" Target="embeddings/oleObject667.bin"/><Relationship Id="rId1435" Type="http://schemas.openxmlformats.org/officeDocument/2006/relationships/oleObject" Target="embeddings/oleObject825.bin"/><Relationship Id="rId1642" Type="http://schemas.openxmlformats.org/officeDocument/2006/relationships/image" Target="media/image704.wmf"/><Relationship Id="rId1502" Type="http://schemas.openxmlformats.org/officeDocument/2006/relationships/image" Target="media/image634.wmf"/><Relationship Id="rId1807" Type="http://schemas.openxmlformats.org/officeDocument/2006/relationships/oleObject" Target="embeddings/oleObject1026.bin"/><Relationship Id="rId290" Type="http://schemas.openxmlformats.org/officeDocument/2006/relationships/oleObject" Target="embeddings/oleObject177.bin"/><Relationship Id="rId388" Type="http://schemas.openxmlformats.org/officeDocument/2006/relationships/image" Target="media/image156.wmf"/><Relationship Id="rId150" Type="http://schemas.openxmlformats.org/officeDocument/2006/relationships/oleObject" Target="embeddings/oleObject98.bin"/><Relationship Id="rId595" Type="http://schemas.openxmlformats.org/officeDocument/2006/relationships/oleObject" Target="embeddings/oleObject339.bin"/><Relationship Id="rId248" Type="http://schemas.openxmlformats.org/officeDocument/2006/relationships/oleObject" Target="embeddings/oleObject156.bin"/><Relationship Id="rId455" Type="http://schemas.openxmlformats.org/officeDocument/2006/relationships/oleObject" Target="embeddings/oleObject262.bin"/><Relationship Id="rId662" Type="http://schemas.openxmlformats.org/officeDocument/2006/relationships/image" Target="media/image284.wmf"/><Relationship Id="rId1085" Type="http://schemas.openxmlformats.org/officeDocument/2006/relationships/oleObject" Target="embeddings/oleObject597.bin"/><Relationship Id="rId1292" Type="http://schemas.openxmlformats.org/officeDocument/2006/relationships/image" Target="media/image568.wmf"/><Relationship Id="rId108" Type="http://schemas.openxmlformats.org/officeDocument/2006/relationships/oleObject" Target="embeddings/oleObject67.bin"/><Relationship Id="rId315" Type="http://schemas.openxmlformats.org/officeDocument/2006/relationships/image" Target="media/image121.wmf"/><Relationship Id="rId522" Type="http://schemas.openxmlformats.org/officeDocument/2006/relationships/image" Target="media/image215.wmf"/><Relationship Id="rId967" Type="http://schemas.openxmlformats.org/officeDocument/2006/relationships/oleObject" Target="embeddings/oleObject540.bin"/><Relationship Id="rId1152" Type="http://schemas.openxmlformats.org/officeDocument/2006/relationships/image" Target="media/image519.wmf"/><Relationship Id="rId1597" Type="http://schemas.openxmlformats.org/officeDocument/2006/relationships/oleObject" Target="embeddings/oleObject911.bin"/><Relationship Id="rId96" Type="http://schemas.openxmlformats.org/officeDocument/2006/relationships/oleObject" Target="embeddings/oleObject60.bin"/><Relationship Id="rId827" Type="http://schemas.openxmlformats.org/officeDocument/2006/relationships/image" Target="media/image354.wmf"/><Relationship Id="rId1012" Type="http://schemas.openxmlformats.org/officeDocument/2006/relationships/image" Target="media/image447.wmf"/><Relationship Id="rId1457" Type="http://schemas.openxmlformats.org/officeDocument/2006/relationships/oleObject" Target="embeddings/oleObject841.bin"/><Relationship Id="rId1664" Type="http://schemas.openxmlformats.org/officeDocument/2006/relationships/image" Target="media/image714.wmf"/><Relationship Id="rId1871" Type="http://schemas.openxmlformats.org/officeDocument/2006/relationships/oleObject" Target="embeddings/oleObject1090.bin"/><Relationship Id="rId1317" Type="http://schemas.openxmlformats.org/officeDocument/2006/relationships/oleObject" Target="embeddings/oleObject737.bin"/><Relationship Id="rId1524" Type="http://schemas.openxmlformats.org/officeDocument/2006/relationships/image" Target="media/image645.wmf"/><Relationship Id="rId1731" Type="http://schemas.openxmlformats.org/officeDocument/2006/relationships/image" Target="media/image744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1048.bin"/><Relationship Id="rId172" Type="http://schemas.openxmlformats.org/officeDocument/2006/relationships/oleObject" Target="embeddings/oleObject113.bin"/><Relationship Id="rId477" Type="http://schemas.openxmlformats.org/officeDocument/2006/relationships/image" Target="media/image199.wmf"/><Relationship Id="rId684" Type="http://schemas.openxmlformats.org/officeDocument/2006/relationships/image" Target="media/image294.wmf"/><Relationship Id="rId337" Type="http://schemas.openxmlformats.org/officeDocument/2006/relationships/image" Target="media/image132.wmf"/><Relationship Id="rId891" Type="http://schemas.openxmlformats.org/officeDocument/2006/relationships/oleObject" Target="embeddings/oleObject501.bin"/><Relationship Id="rId989" Type="http://schemas.openxmlformats.org/officeDocument/2006/relationships/oleObject" Target="embeddings/oleObject549.bin"/><Relationship Id="rId544" Type="http://schemas.openxmlformats.org/officeDocument/2006/relationships/image" Target="media/image226.wmf"/><Relationship Id="rId751" Type="http://schemas.openxmlformats.org/officeDocument/2006/relationships/oleObject" Target="embeddings/oleObject420.bin"/><Relationship Id="rId849" Type="http://schemas.openxmlformats.org/officeDocument/2006/relationships/image" Target="media/image365.wmf"/><Relationship Id="rId1174" Type="http://schemas.openxmlformats.org/officeDocument/2006/relationships/oleObject" Target="embeddings/oleObject635.bin"/><Relationship Id="rId1381" Type="http://schemas.openxmlformats.org/officeDocument/2006/relationships/image" Target="media/image584.wmf"/><Relationship Id="rId1479" Type="http://schemas.openxmlformats.org/officeDocument/2006/relationships/oleObject" Target="embeddings/oleObject852.bin"/><Relationship Id="rId1686" Type="http://schemas.openxmlformats.org/officeDocument/2006/relationships/oleObject" Target="embeddings/oleObject957.bin"/><Relationship Id="rId404" Type="http://schemas.openxmlformats.org/officeDocument/2006/relationships/image" Target="media/image164.wmf"/><Relationship Id="rId611" Type="http://schemas.openxmlformats.org/officeDocument/2006/relationships/oleObject" Target="embeddings/oleObject348.bin"/><Relationship Id="rId1034" Type="http://schemas.openxmlformats.org/officeDocument/2006/relationships/image" Target="media/image458.wmf"/><Relationship Id="rId1241" Type="http://schemas.openxmlformats.org/officeDocument/2006/relationships/oleObject" Target="embeddings/oleObject679.bin"/><Relationship Id="rId1339" Type="http://schemas.openxmlformats.org/officeDocument/2006/relationships/oleObject" Target="embeddings/oleObject755.bin"/><Relationship Id="rId1893" Type="http://schemas.openxmlformats.org/officeDocument/2006/relationships/oleObject" Target="embeddings/oleObject1112.bin"/><Relationship Id="rId709" Type="http://schemas.openxmlformats.org/officeDocument/2006/relationships/oleObject" Target="embeddings/oleObject398.bin"/><Relationship Id="rId916" Type="http://schemas.openxmlformats.org/officeDocument/2006/relationships/image" Target="media/image397.wmf"/><Relationship Id="rId1101" Type="http://schemas.openxmlformats.org/officeDocument/2006/relationships/oleObject" Target="embeddings/oleObject605.bin"/><Relationship Id="rId1546" Type="http://schemas.openxmlformats.org/officeDocument/2006/relationships/image" Target="media/image656.wmf"/><Relationship Id="rId1753" Type="http://schemas.openxmlformats.org/officeDocument/2006/relationships/image" Target="media/image755.wmf"/><Relationship Id="rId45" Type="http://schemas.openxmlformats.org/officeDocument/2006/relationships/oleObject" Target="embeddings/oleObject20.bin"/><Relationship Id="rId1406" Type="http://schemas.openxmlformats.org/officeDocument/2006/relationships/image" Target="media/image594.wmf"/><Relationship Id="rId1613" Type="http://schemas.openxmlformats.org/officeDocument/2006/relationships/oleObject" Target="embeddings/oleObject919.bin"/><Relationship Id="rId1820" Type="http://schemas.openxmlformats.org/officeDocument/2006/relationships/oleObject" Target="embeddings/oleObject1039.bin"/><Relationship Id="rId194" Type="http://schemas.openxmlformats.org/officeDocument/2006/relationships/oleObject" Target="embeddings/oleObject129.bin"/><Relationship Id="rId261" Type="http://schemas.openxmlformats.org/officeDocument/2006/relationships/image" Target="media/image94.wmf"/><Relationship Id="rId499" Type="http://schemas.openxmlformats.org/officeDocument/2006/relationships/oleObject" Target="embeddings/oleObject287.bin"/><Relationship Id="rId359" Type="http://schemas.openxmlformats.org/officeDocument/2006/relationships/image" Target="media/image143.wmf"/><Relationship Id="rId566" Type="http://schemas.openxmlformats.org/officeDocument/2006/relationships/image" Target="media/image237.wmf"/><Relationship Id="rId773" Type="http://schemas.openxmlformats.org/officeDocument/2006/relationships/image" Target="media/image328.wmf"/><Relationship Id="rId1196" Type="http://schemas.openxmlformats.org/officeDocument/2006/relationships/oleObject" Target="embeddings/oleObject646.bin"/><Relationship Id="rId121" Type="http://schemas.openxmlformats.org/officeDocument/2006/relationships/oleObject" Target="embeddings/oleObject74.bin"/><Relationship Id="rId219" Type="http://schemas.openxmlformats.org/officeDocument/2006/relationships/image" Target="media/image73.wmf"/><Relationship Id="rId426" Type="http://schemas.openxmlformats.org/officeDocument/2006/relationships/image" Target="media/image175.wmf"/><Relationship Id="rId633" Type="http://schemas.openxmlformats.org/officeDocument/2006/relationships/oleObject" Target="embeddings/oleObject359.bin"/><Relationship Id="rId980" Type="http://schemas.openxmlformats.org/officeDocument/2006/relationships/image" Target="media/image431.wmf"/><Relationship Id="rId1056" Type="http://schemas.openxmlformats.org/officeDocument/2006/relationships/image" Target="media/image469.wmf"/><Relationship Id="rId1263" Type="http://schemas.openxmlformats.org/officeDocument/2006/relationships/oleObject" Target="embeddings/oleObject698.bin"/><Relationship Id="rId840" Type="http://schemas.openxmlformats.org/officeDocument/2006/relationships/oleObject" Target="embeddings/oleObject475.bin"/><Relationship Id="rId938" Type="http://schemas.openxmlformats.org/officeDocument/2006/relationships/image" Target="media/image408.wmf"/><Relationship Id="rId1470" Type="http://schemas.openxmlformats.org/officeDocument/2006/relationships/image" Target="media/image618.wmf"/><Relationship Id="rId1568" Type="http://schemas.openxmlformats.org/officeDocument/2006/relationships/image" Target="media/image667.wmf"/><Relationship Id="rId1775" Type="http://schemas.openxmlformats.org/officeDocument/2006/relationships/oleObject" Target="embeddings/oleObject1005.bin"/><Relationship Id="rId67" Type="http://schemas.openxmlformats.org/officeDocument/2006/relationships/image" Target="media/image23.wmf"/><Relationship Id="rId700" Type="http://schemas.openxmlformats.org/officeDocument/2006/relationships/image" Target="media/image302.wmf"/><Relationship Id="rId1123" Type="http://schemas.openxmlformats.org/officeDocument/2006/relationships/oleObject" Target="embeddings/oleObject615.bin"/><Relationship Id="rId1330" Type="http://schemas.openxmlformats.org/officeDocument/2006/relationships/oleObject" Target="embeddings/oleObject746.bin"/><Relationship Id="rId1428" Type="http://schemas.openxmlformats.org/officeDocument/2006/relationships/oleObject" Target="embeddings/oleObject819.bin"/><Relationship Id="rId1635" Type="http://schemas.openxmlformats.org/officeDocument/2006/relationships/oleObject" Target="embeddings/oleObject930.bin"/><Relationship Id="rId1842" Type="http://schemas.openxmlformats.org/officeDocument/2006/relationships/oleObject" Target="embeddings/oleObject1061.bin"/><Relationship Id="rId1702" Type="http://schemas.openxmlformats.org/officeDocument/2006/relationships/oleObject" Target="embeddings/oleObject967.bin"/><Relationship Id="rId283" Type="http://schemas.openxmlformats.org/officeDocument/2006/relationships/image" Target="media/image105.wmf"/><Relationship Id="rId490" Type="http://schemas.openxmlformats.org/officeDocument/2006/relationships/oleObject" Target="embeddings/oleObject282.bin"/><Relationship Id="rId143" Type="http://schemas.openxmlformats.org/officeDocument/2006/relationships/oleObject" Target="embeddings/oleObject91.bin"/><Relationship Id="rId350" Type="http://schemas.openxmlformats.org/officeDocument/2006/relationships/oleObject" Target="embeddings/oleObject207.bin"/><Relationship Id="rId588" Type="http://schemas.openxmlformats.org/officeDocument/2006/relationships/image" Target="media/image248.wmf"/><Relationship Id="rId795" Type="http://schemas.openxmlformats.org/officeDocument/2006/relationships/image" Target="media/image339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37.bin"/><Relationship Id="rId448" Type="http://schemas.openxmlformats.org/officeDocument/2006/relationships/image" Target="media/image185.wmf"/><Relationship Id="rId655" Type="http://schemas.openxmlformats.org/officeDocument/2006/relationships/oleObject" Target="embeddings/oleObject370.bin"/><Relationship Id="rId862" Type="http://schemas.openxmlformats.org/officeDocument/2006/relationships/oleObject" Target="embeddings/oleObject486.bin"/><Relationship Id="rId1078" Type="http://schemas.openxmlformats.org/officeDocument/2006/relationships/image" Target="media/image480.wmf"/><Relationship Id="rId1285" Type="http://schemas.openxmlformats.org/officeDocument/2006/relationships/oleObject" Target="embeddings/oleObject716.bin"/><Relationship Id="rId1492" Type="http://schemas.openxmlformats.org/officeDocument/2006/relationships/image" Target="media/image629.wmf"/><Relationship Id="rId308" Type="http://schemas.openxmlformats.org/officeDocument/2006/relationships/oleObject" Target="embeddings/oleObject186.bin"/><Relationship Id="rId515" Type="http://schemas.openxmlformats.org/officeDocument/2006/relationships/oleObject" Target="embeddings/oleObject299.bin"/><Relationship Id="rId722" Type="http://schemas.openxmlformats.org/officeDocument/2006/relationships/image" Target="media/image313.wmf"/><Relationship Id="rId1145" Type="http://schemas.openxmlformats.org/officeDocument/2006/relationships/image" Target="media/image515.wmf"/><Relationship Id="rId1352" Type="http://schemas.openxmlformats.org/officeDocument/2006/relationships/oleObject" Target="embeddings/oleObject768.bin"/><Relationship Id="rId1797" Type="http://schemas.openxmlformats.org/officeDocument/2006/relationships/oleObject" Target="embeddings/oleObject1016.bin"/><Relationship Id="rId89" Type="http://schemas.openxmlformats.org/officeDocument/2006/relationships/oleObject" Target="embeddings/oleObject53.bin"/><Relationship Id="rId1005" Type="http://schemas.openxmlformats.org/officeDocument/2006/relationships/oleObject" Target="embeddings/oleObject557.bin"/><Relationship Id="rId1212" Type="http://schemas.openxmlformats.org/officeDocument/2006/relationships/oleObject" Target="embeddings/oleObject657.bin"/><Relationship Id="rId1657" Type="http://schemas.openxmlformats.org/officeDocument/2006/relationships/image" Target="media/image711.wmf"/><Relationship Id="rId1864" Type="http://schemas.openxmlformats.org/officeDocument/2006/relationships/oleObject" Target="embeddings/oleObject1083.bin"/><Relationship Id="rId1517" Type="http://schemas.openxmlformats.org/officeDocument/2006/relationships/oleObject" Target="embeddings/oleObject871.bin"/><Relationship Id="rId1724" Type="http://schemas.openxmlformats.org/officeDocument/2006/relationships/oleObject" Target="embeddings/oleObject979.bin"/><Relationship Id="rId16" Type="http://schemas.openxmlformats.org/officeDocument/2006/relationships/image" Target="media/image7.wmf"/><Relationship Id="rId165" Type="http://schemas.openxmlformats.org/officeDocument/2006/relationships/image" Target="media/image54.wmf"/><Relationship Id="rId372" Type="http://schemas.openxmlformats.org/officeDocument/2006/relationships/oleObject" Target="embeddings/oleObject218.bin"/><Relationship Id="rId677" Type="http://schemas.openxmlformats.org/officeDocument/2006/relationships/image" Target="media/image291.wmf"/><Relationship Id="rId232" Type="http://schemas.openxmlformats.org/officeDocument/2006/relationships/oleObject" Target="embeddings/oleObject148.bin"/><Relationship Id="rId884" Type="http://schemas.openxmlformats.org/officeDocument/2006/relationships/image" Target="media/image382.wmf"/><Relationship Id="rId537" Type="http://schemas.openxmlformats.org/officeDocument/2006/relationships/oleObject" Target="embeddings/oleObject310.bin"/><Relationship Id="rId744" Type="http://schemas.openxmlformats.org/officeDocument/2006/relationships/image" Target="media/image324.wmf"/><Relationship Id="rId951" Type="http://schemas.openxmlformats.org/officeDocument/2006/relationships/oleObject" Target="embeddings/oleObject532.bin"/><Relationship Id="rId1167" Type="http://schemas.openxmlformats.org/officeDocument/2006/relationships/image" Target="media/image530.wmf"/><Relationship Id="rId1374" Type="http://schemas.openxmlformats.org/officeDocument/2006/relationships/oleObject" Target="embeddings/oleObject789.bin"/><Relationship Id="rId1581" Type="http://schemas.openxmlformats.org/officeDocument/2006/relationships/oleObject" Target="embeddings/oleObject903.bin"/><Relationship Id="rId1679" Type="http://schemas.openxmlformats.org/officeDocument/2006/relationships/oleObject" Target="embeddings/oleObject953.bin"/><Relationship Id="rId80" Type="http://schemas.openxmlformats.org/officeDocument/2006/relationships/image" Target="media/image29.wmf"/><Relationship Id="rId604" Type="http://schemas.openxmlformats.org/officeDocument/2006/relationships/image" Target="media/image255.wmf"/><Relationship Id="rId811" Type="http://schemas.openxmlformats.org/officeDocument/2006/relationships/image" Target="media/image347.wmf"/><Relationship Id="rId1027" Type="http://schemas.openxmlformats.org/officeDocument/2006/relationships/oleObject" Target="embeddings/oleObject568.bin"/><Relationship Id="rId1234" Type="http://schemas.openxmlformats.org/officeDocument/2006/relationships/oleObject" Target="embeddings/oleObject673.bin"/><Relationship Id="rId1441" Type="http://schemas.openxmlformats.org/officeDocument/2006/relationships/oleObject" Target="embeddings/oleObject828.bin"/><Relationship Id="rId1886" Type="http://schemas.openxmlformats.org/officeDocument/2006/relationships/oleObject" Target="embeddings/oleObject1105.bin"/><Relationship Id="rId909" Type="http://schemas.openxmlformats.org/officeDocument/2006/relationships/oleObject" Target="embeddings/oleObject511.bin"/><Relationship Id="rId1301" Type="http://schemas.openxmlformats.org/officeDocument/2006/relationships/oleObject" Target="embeddings/oleObject727.bin"/><Relationship Id="rId1539" Type="http://schemas.openxmlformats.org/officeDocument/2006/relationships/oleObject" Target="embeddings/oleObject882.bin"/><Relationship Id="rId1746" Type="http://schemas.openxmlformats.org/officeDocument/2006/relationships/oleObject" Target="embeddings/oleObject990.bin"/><Relationship Id="rId38" Type="http://schemas.openxmlformats.org/officeDocument/2006/relationships/image" Target="media/image18.wmf"/><Relationship Id="rId1606" Type="http://schemas.openxmlformats.org/officeDocument/2006/relationships/image" Target="media/image686.wmf"/><Relationship Id="rId1813" Type="http://schemas.openxmlformats.org/officeDocument/2006/relationships/oleObject" Target="embeddings/oleObject1032.bin"/><Relationship Id="rId187" Type="http://schemas.openxmlformats.org/officeDocument/2006/relationships/oleObject" Target="embeddings/oleObject125.bin"/><Relationship Id="rId394" Type="http://schemas.openxmlformats.org/officeDocument/2006/relationships/image" Target="media/image159.wmf"/><Relationship Id="rId254" Type="http://schemas.openxmlformats.org/officeDocument/2006/relationships/oleObject" Target="embeddings/oleObject159.bin"/><Relationship Id="rId699" Type="http://schemas.openxmlformats.org/officeDocument/2006/relationships/oleObject" Target="embeddings/oleObject393.bin"/><Relationship Id="rId1091" Type="http://schemas.openxmlformats.org/officeDocument/2006/relationships/oleObject" Target="embeddings/oleObject600.bin"/><Relationship Id="rId114" Type="http://schemas.openxmlformats.org/officeDocument/2006/relationships/oleObject" Target="embeddings/oleObject70.bin"/><Relationship Id="rId461" Type="http://schemas.openxmlformats.org/officeDocument/2006/relationships/oleObject" Target="embeddings/oleObject265.bin"/><Relationship Id="rId559" Type="http://schemas.openxmlformats.org/officeDocument/2006/relationships/oleObject" Target="embeddings/oleObject321.bin"/><Relationship Id="rId766" Type="http://schemas.openxmlformats.org/officeDocument/2006/relationships/oleObject" Target="embeddings/oleObject434.bin"/><Relationship Id="rId1189" Type="http://schemas.openxmlformats.org/officeDocument/2006/relationships/image" Target="media/image542.wmf"/><Relationship Id="rId1396" Type="http://schemas.openxmlformats.org/officeDocument/2006/relationships/oleObject" Target="embeddings/oleObject802.bin"/><Relationship Id="rId321" Type="http://schemas.openxmlformats.org/officeDocument/2006/relationships/image" Target="media/image124.wmf"/><Relationship Id="rId419" Type="http://schemas.openxmlformats.org/officeDocument/2006/relationships/oleObject" Target="embeddings/oleObject243.bin"/><Relationship Id="rId626" Type="http://schemas.openxmlformats.org/officeDocument/2006/relationships/image" Target="media/image266.wmf"/><Relationship Id="rId973" Type="http://schemas.openxmlformats.org/officeDocument/2006/relationships/image" Target="media/image426.wmf"/><Relationship Id="rId1049" Type="http://schemas.openxmlformats.org/officeDocument/2006/relationships/oleObject" Target="embeddings/oleObject579.bin"/><Relationship Id="rId1256" Type="http://schemas.openxmlformats.org/officeDocument/2006/relationships/oleObject" Target="embeddings/oleObject691.bin"/><Relationship Id="rId833" Type="http://schemas.openxmlformats.org/officeDocument/2006/relationships/image" Target="media/image357.wmf"/><Relationship Id="rId1116" Type="http://schemas.openxmlformats.org/officeDocument/2006/relationships/image" Target="media/image500.wmf"/><Relationship Id="rId1463" Type="http://schemas.openxmlformats.org/officeDocument/2006/relationships/oleObject" Target="embeddings/oleObject844.bin"/><Relationship Id="rId1670" Type="http://schemas.openxmlformats.org/officeDocument/2006/relationships/image" Target="media/image717.wmf"/><Relationship Id="rId1768" Type="http://schemas.openxmlformats.org/officeDocument/2006/relationships/image" Target="media/image762.wmf"/><Relationship Id="rId900" Type="http://schemas.openxmlformats.org/officeDocument/2006/relationships/oleObject" Target="embeddings/oleObject506.bin"/><Relationship Id="rId1323" Type="http://schemas.openxmlformats.org/officeDocument/2006/relationships/oleObject" Target="embeddings/oleObject740.bin"/><Relationship Id="rId1530" Type="http://schemas.openxmlformats.org/officeDocument/2006/relationships/image" Target="media/image648.wmf"/><Relationship Id="rId1628" Type="http://schemas.openxmlformats.org/officeDocument/2006/relationships/image" Target="media/image697.wmf"/><Relationship Id="rId1835" Type="http://schemas.openxmlformats.org/officeDocument/2006/relationships/oleObject" Target="embeddings/oleObject1054.bin"/><Relationship Id="rId1902" Type="http://schemas.openxmlformats.org/officeDocument/2006/relationships/fontTable" Target="fontTable.xml"/><Relationship Id="rId276" Type="http://schemas.openxmlformats.org/officeDocument/2006/relationships/oleObject" Target="embeddings/oleObject170.bin"/><Relationship Id="rId483" Type="http://schemas.openxmlformats.org/officeDocument/2006/relationships/image" Target="media/image202.wmf"/><Relationship Id="rId690" Type="http://schemas.openxmlformats.org/officeDocument/2006/relationships/image" Target="media/image297.wmf"/><Relationship Id="rId136" Type="http://schemas.openxmlformats.org/officeDocument/2006/relationships/oleObject" Target="embeddings/oleObject84.bin"/><Relationship Id="rId343" Type="http://schemas.openxmlformats.org/officeDocument/2006/relationships/image" Target="media/image135.wmf"/><Relationship Id="rId550" Type="http://schemas.openxmlformats.org/officeDocument/2006/relationships/image" Target="media/image229.wmf"/><Relationship Id="rId788" Type="http://schemas.openxmlformats.org/officeDocument/2006/relationships/oleObject" Target="embeddings/oleObject448.bin"/><Relationship Id="rId995" Type="http://schemas.openxmlformats.org/officeDocument/2006/relationships/oleObject" Target="embeddings/oleObject552.bin"/><Relationship Id="rId1180" Type="http://schemas.openxmlformats.org/officeDocument/2006/relationships/oleObject" Target="embeddings/oleObject638.bin"/><Relationship Id="rId203" Type="http://schemas.openxmlformats.org/officeDocument/2006/relationships/image" Target="media/image65.wmf"/><Relationship Id="rId648" Type="http://schemas.openxmlformats.org/officeDocument/2006/relationships/image" Target="media/image277.wmf"/><Relationship Id="rId855" Type="http://schemas.openxmlformats.org/officeDocument/2006/relationships/image" Target="media/image368.wmf"/><Relationship Id="rId1040" Type="http://schemas.openxmlformats.org/officeDocument/2006/relationships/image" Target="media/image461.wmf"/><Relationship Id="rId1278" Type="http://schemas.openxmlformats.org/officeDocument/2006/relationships/image" Target="media/image561.wmf"/><Relationship Id="rId1485" Type="http://schemas.openxmlformats.org/officeDocument/2006/relationships/oleObject" Target="embeddings/oleObject855.bin"/><Relationship Id="rId1692" Type="http://schemas.openxmlformats.org/officeDocument/2006/relationships/oleObject" Target="embeddings/oleObject961.bin"/><Relationship Id="rId410" Type="http://schemas.openxmlformats.org/officeDocument/2006/relationships/image" Target="media/image167.wmf"/><Relationship Id="rId508" Type="http://schemas.openxmlformats.org/officeDocument/2006/relationships/image" Target="media/image209.wmf"/><Relationship Id="rId715" Type="http://schemas.openxmlformats.org/officeDocument/2006/relationships/oleObject" Target="embeddings/oleObject401.bin"/><Relationship Id="rId922" Type="http://schemas.openxmlformats.org/officeDocument/2006/relationships/image" Target="media/image400.wmf"/><Relationship Id="rId1138" Type="http://schemas.openxmlformats.org/officeDocument/2006/relationships/oleObject" Target="embeddings/oleObject622.bin"/><Relationship Id="rId1345" Type="http://schemas.openxmlformats.org/officeDocument/2006/relationships/oleObject" Target="embeddings/oleObject761.bin"/><Relationship Id="rId1552" Type="http://schemas.openxmlformats.org/officeDocument/2006/relationships/image" Target="media/image659.wmf"/><Relationship Id="rId1205" Type="http://schemas.openxmlformats.org/officeDocument/2006/relationships/image" Target="media/image550.wmf"/><Relationship Id="rId1857" Type="http://schemas.openxmlformats.org/officeDocument/2006/relationships/oleObject" Target="embeddings/oleObject1076.bin"/><Relationship Id="rId51" Type="http://schemas.openxmlformats.org/officeDocument/2006/relationships/oleObject" Target="embeddings/oleObject26.bin"/><Relationship Id="rId1412" Type="http://schemas.openxmlformats.org/officeDocument/2006/relationships/image" Target="media/image597.wmf"/><Relationship Id="rId1717" Type="http://schemas.openxmlformats.org/officeDocument/2006/relationships/image" Target="media/image737.wmf"/><Relationship Id="rId298" Type="http://schemas.openxmlformats.org/officeDocument/2006/relationships/oleObject" Target="embeddings/oleObject181.bin"/><Relationship Id="rId158" Type="http://schemas.openxmlformats.org/officeDocument/2006/relationships/oleObject" Target="embeddings/oleObject103.bin"/><Relationship Id="rId365" Type="http://schemas.openxmlformats.org/officeDocument/2006/relationships/image" Target="media/image146.wmf"/><Relationship Id="rId572" Type="http://schemas.openxmlformats.org/officeDocument/2006/relationships/image" Target="media/image240.wmf"/><Relationship Id="rId225" Type="http://schemas.openxmlformats.org/officeDocument/2006/relationships/image" Target="media/image76.wmf"/><Relationship Id="rId432" Type="http://schemas.openxmlformats.org/officeDocument/2006/relationships/image" Target="media/image178.wmf"/><Relationship Id="rId877" Type="http://schemas.openxmlformats.org/officeDocument/2006/relationships/oleObject" Target="embeddings/oleObject494.bin"/><Relationship Id="rId1062" Type="http://schemas.openxmlformats.org/officeDocument/2006/relationships/image" Target="media/image472.wmf"/><Relationship Id="rId737" Type="http://schemas.openxmlformats.org/officeDocument/2006/relationships/oleObject" Target="embeddings/oleObject412.bin"/><Relationship Id="rId944" Type="http://schemas.openxmlformats.org/officeDocument/2006/relationships/image" Target="media/image411.wmf"/><Relationship Id="rId1367" Type="http://schemas.openxmlformats.org/officeDocument/2006/relationships/oleObject" Target="embeddings/oleObject783.bin"/><Relationship Id="rId1574" Type="http://schemas.openxmlformats.org/officeDocument/2006/relationships/image" Target="media/image670.wmf"/><Relationship Id="rId1781" Type="http://schemas.openxmlformats.org/officeDocument/2006/relationships/oleObject" Target="embeddings/oleObject1008.bin"/><Relationship Id="rId73" Type="http://schemas.openxmlformats.org/officeDocument/2006/relationships/oleObject" Target="embeddings/oleObject43.bin"/><Relationship Id="rId804" Type="http://schemas.openxmlformats.org/officeDocument/2006/relationships/oleObject" Target="embeddings/oleObject456.bin"/><Relationship Id="rId1227" Type="http://schemas.openxmlformats.org/officeDocument/2006/relationships/oleObject" Target="embeddings/oleObject666.bin"/><Relationship Id="rId1434" Type="http://schemas.openxmlformats.org/officeDocument/2006/relationships/image" Target="media/image605.wmf"/><Relationship Id="rId1641" Type="http://schemas.openxmlformats.org/officeDocument/2006/relationships/oleObject" Target="embeddings/oleObject933.bin"/><Relationship Id="rId1879" Type="http://schemas.openxmlformats.org/officeDocument/2006/relationships/oleObject" Target="embeddings/oleObject1098.bin"/><Relationship Id="rId1501" Type="http://schemas.openxmlformats.org/officeDocument/2006/relationships/oleObject" Target="embeddings/oleObject863.bin"/><Relationship Id="rId1739" Type="http://schemas.openxmlformats.org/officeDocument/2006/relationships/image" Target="media/image748.wmf"/><Relationship Id="rId1806" Type="http://schemas.openxmlformats.org/officeDocument/2006/relationships/oleObject" Target="embeddings/oleObject1025.bin"/><Relationship Id="rId387" Type="http://schemas.openxmlformats.org/officeDocument/2006/relationships/oleObject" Target="embeddings/oleObject227.bin"/><Relationship Id="rId594" Type="http://schemas.openxmlformats.org/officeDocument/2006/relationships/image" Target="media/image251.wmf"/><Relationship Id="rId247" Type="http://schemas.openxmlformats.org/officeDocument/2006/relationships/image" Target="media/image87.wmf"/><Relationship Id="rId899" Type="http://schemas.openxmlformats.org/officeDocument/2006/relationships/image" Target="media/image389.wmf"/><Relationship Id="rId1084" Type="http://schemas.openxmlformats.org/officeDocument/2006/relationships/image" Target="media/image483.wmf"/><Relationship Id="rId107" Type="http://schemas.openxmlformats.org/officeDocument/2006/relationships/image" Target="media/image36.wmf"/><Relationship Id="rId454" Type="http://schemas.openxmlformats.org/officeDocument/2006/relationships/image" Target="media/image188.wmf"/><Relationship Id="rId661" Type="http://schemas.openxmlformats.org/officeDocument/2006/relationships/oleObject" Target="embeddings/oleObject373.bin"/><Relationship Id="rId759" Type="http://schemas.openxmlformats.org/officeDocument/2006/relationships/oleObject" Target="embeddings/oleObject427.bin"/><Relationship Id="rId966" Type="http://schemas.openxmlformats.org/officeDocument/2006/relationships/image" Target="media/image422.wmf"/><Relationship Id="rId1291" Type="http://schemas.openxmlformats.org/officeDocument/2006/relationships/oleObject" Target="embeddings/oleObject719.bin"/><Relationship Id="rId1389" Type="http://schemas.openxmlformats.org/officeDocument/2006/relationships/image" Target="media/image588.wmf"/><Relationship Id="rId1596" Type="http://schemas.openxmlformats.org/officeDocument/2006/relationships/image" Target="media/image681.wmf"/><Relationship Id="rId314" Type="http://schemas.openxmlformats.org/officeDocument/2006/relationships/oleObject" Target="embeddings/oleObject189.bin"/><Relationship Id="rId521" Type="http://schemas.openxmlformats.org/officeDocument/2006/relationships/oleObject" Target="embeddings/oleObject302.bin"/><Relationship Id="rId619" Type="http://schemas.openxmlformats.org/officeDocument/2006/relationships/oleObject" Target="embeddings/oleObject352.bin"/><Relationship Id="rId1151" Type="http://schemas.openxmlformats.org/officeDocument/2006/relationships/oleObject" Target="embeddings/oleObject628.bin"/><Relationship Id="rId1249" Type="http://schemas.openxmlformats.org/officeDocument/2006/relationships/oleObject" Target="embeddings/oleObject684.bin"/><Relationship Id="rId95" Type="http://schemas.openxmlformats.org/officeDocument/2006/relationships/oleObject" Target="embeddings/oleObject59.bin"/><Relationship Id="rId826" Type="http://schemas.openxmlformats.org/officeDocument/2006/relationships/oleObject" Target="embeddings/oleObject468.bin"/><Relationship Id="rId1011" Type="http://schemas.openxmlformats.org/officeDocument/2006/relationships/oleObject" Target="embeddings/oleObject560.bin"/><Relationship Id="rId1109" Type="http://schemas.openxmlformats.org/officeDocument/2006/relationships/image" Target="media/image496.wmf"/><Relationship Id="rId1456" Type="http://schemas.openxmlformats.org/officeDocument/2006/relationships/image" Target="media/image611.wmf"/><Relationship Id="rId1663" Type="http://schemas.openxmlformats.org/officeDocument/2006/relationships/oleObject" Target="embeddings/oleObject945.bin"/><Relationship Id="rId1870" Type="http://schemas.openxmlformats.org/officeDocument/2006/relationships/oleObject" Target="embeddings/oleObject1089.bin"/><Relationship Id="rId1316" Type="http://schemas.openxmlformats.org/officeDocument/2006/relationships/image" Target="media/image575.wmf"/><Relationship Id="rId1523" Type="http://schemas.openxmlformats.org/officeDocument/2006/relationships/oleObject" Target="embeddings/oleObject874.bin"/><Relationship Id="rId1730" Type="http://schemas.openxmlformats.org/officeDocument/2006/relationships/oleObject" Target="embeddings/oleObject982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1047.bin"/><Relationship Id="rId171" Type="http://schemas.openxmlformats.org/officeDocument/2006/relationships/oleObject" Target="embeddings/oleObject112.bin"/><Relationship Id="rId269" Type="http://schemas.openxmlformats.org/officeDocument/2006/relationships/image" Target="media/image98.wmf"/><Relationship Id="rId476" Type="http://schemas.openxmlformats.org/officeDocument/2006/relationships/oleObject" Target="embeddings/oleObject273.bin"/><Relationship Id="rId683" Type="http://schemas.openxmlformats.org/officeDocument/2006/relationships/oleObject" Target="embeddings/oleObject385.bin"/><Relationship Id="rId890" Type="http://schemas.openxmlformats.org/officeDocument/2006/relationships/image" Target="media/image385.wmf"/><Relationship Id="rId129" Type="http://schemas.openxmlformats.org/officeDocument/2006/relationships/image" Target="media/image46.wmf"/><Relationship Id="rId336" Type="http://schemas.openxmlformats.org/officeDocument/2006/relationships/oleObject" Target="embeddings/oleObject200.bin"/><Relationship Id="rId543" Type="http://schemas.openxmlformats.org/officeDocument/2006/relationships/oleObject" Target="embeddings/oleObject313.bin"/><Relationship Id="rId988" Type="http://schemas.openxmlformats.org/officeDocument/2006/relationships/image" Target="media/image435.wmf"/><Relationship Id="rId1173" Type="http://schemas.openxmlformats.org/officeDocument/2006/relationships/image" Target="media/image534.wmf"/><Relationship Id="rId1380" Type="http://schemas.openxmlformats.org/officeDocument/2006/relationships/oleObject" Target="embeddings/oleObject792.bin"/><Relationship Id="rId403" Type="http://schemas.openxmlformats.org/officeDocument/2006/relationships/oleObject" Target="embeddings/oleObject235.bin"/><Relationship Id="rId750" Type="http://schemas.openxmlformats.org/officeDocument/2006/relationships/oleObject" Target="embeddings/oleObject419.bin"/><Relationship Id="rId848" Type="http://schemas.openxmlformats.org/officeDocument/2006/relationships/oleObject" Target="embeddings/oleObject479.bin"/><Relationship Id="rId1033" Type="http://schemas.openxmlformats.org/officeDocument/2006/relationships/oleObject" Target="embeddings/oleObject571.bin"/><Relationship Id="rId1478" Type="http://schemas.openxmlformats.org/officeDocument/2006/relationships/image" Target="media/image622.wmf"/><Relationship Id="rId1685" Type="http://schemas.openxmlformats.org/officeDocument/2006/relationships/oleObject" Target="embeddings/oleObject956.bin"/><Relationship Id="rId1892" Type="http://schemas.openxmlformats.org/officeDocument/2006/relationships/oleObject" Target="embeddings/oleObject1111.bin"/><Relationship Id="rId610" Type="http://schemas.openxmlformats.org/officeDocument/2006/relationships/image" Target="media/image258.wmf"/><Relationship Id="rId708" Type="http://schemas.openxmlformats.org/officeDocument/2006/relationships/image" Target="media/image306.wmf"/><Relationship Id="rId915" Type="http://schemas.openxmlformats.org/officeDocument/2006/relationships/oleObject" Target="embeddings/oleObject514.bin"/><Relationship Id="rId1240" Type="http://schemas.openxmlformats.org/officeDocument/2006/relationships/image" Target="media/image557.wmf"/><Relationship Id="rId1338" Type="http://schemas.openxmlformats.org/officeDocument/2006/relationships/oleObject" Target="embeddings/oleObject754.bin"/><Relationship Id="rId1545" Type="http://schemas.openxmlformats.org/officeDocument/2006/relationships/oleObject" Target="embeddings/oleObject885.bin"/><Relationship Id="rId1100" Type="http://schemas.openxmlformats.org/officeDocument/2006/relationships/image" Target="media/image491.wmf"/><Relationship Id="rId1405" Type="http://schemas.openxmlformats.org/officeDocument/2006/relationships/oleObject" Target="embeddings/oleObject807.bin"/><Relationship Id="rId1752" Type="http://schemas.openxmlformats.org/officeDocument/2006/relationships/oleObject" Target="embeddings/oleObject993.bin"/><Relationship Id="rId44" Type="http://schemas.openxmlformats.org/officeDocument/2006/relationships/oleObject" Target="embeddings/oleObject19.bin"/><Relationship Id="rId1612" Type="http://schemas.openxmlformats.org/officeDocument/2006/relationships/image" Target="media/image689.wmf"/><Relationship Id="rId193" Type="http://schemas.openxmlformats.org/officeDocument/2006/relationships/image" Target="media/image60.wmf"/><Relationship Id="rId498" Type="http://schemas.openxmlformats.org/officeDocument/2006/relationships/image" Target="media/image207.wmf"/><Relationship Id="rId260" Type="http://schemas.openxmlformats.org/officeDocument/2006/relationships/oleObject" Target="embeddings/oleObject162.bin"/><Relationship Id="rId120" Type="http://schemas.openxmlformats.org/officeDocument/2006/relationships/image" Target="media/image42.wmf"/><Relationship Id="rId358" Type="http://schemas.openxmlformats.org/officeDocument/2006/relationships/oleObject" Target="embeddings/oleObject211.bin"/><Relationship Id="rId565" Type="http://schemas.openxmlformats.org/officeDocument/2006/relationships/oleObject" Target="embeddings/oleObject324.bin"/><Relationship Id="rId772" Type="http://schemas.openxmlformats.org/officeDocument/2006/relationships/oleObject" Target="embeddings/oleObject440.bin"/><Relationship Id="rId1195" Type="http://schemas.openxmlformats.org/officeDocument/2006/relationships/image" Target="media/image545.wmf"/><Relationship Id="rId218" Type="http://schemas.openxmlformats.org/officeDocument/2006/relationships/oleObject" Target="embeddings/oleObject141.bin"/><Relationship Id="rId425" Type="http://schemas.openxmlformats.org/officeDocument/2006/relationships/oleObject" Target="embeddings/oleObject246.bin"/><Relationship Id="rId632" Type="http://schemas.openxmlformats.org/officeDocument/2006/relationships/image" Target="media/image269.wmf"/><Relationship Id="rId1055" Type="http://schemas.openxmlformats.org/officeDocument/2006/relationships/oleObject" Target="embeddings/oleObject582.bin"/><Relationship Id="rId1262" Type="http://schemas.openxmlformats.org/officeDocument/2006/relationships/oleObject" Target="embeddings/oleObject697.bin"/><Relationship Id="rId937" Type="http://schemas.openxmlformats.org/officeDocument/2006/relationships/oleObject" Target="embeddings/oleObject525.bin"/><Relationship Id="rId1122" Type="http://schemas.openxmlformats.org/officeDocument/2006/relationships/image" Target="media/image503.wmf"/><Relationship Id="rId1567" Type="http://schemas.openxmlformats.org/officeDocument/2006/relationships/oleObject" Target="embeddings/oleObject896.bin"/><Relationship Id="rId1774" Type="http://schemas.openxmlformats.org/officeDocument/2006/relationships/image" Target="media/image765.wmf"/><Relationship Id="rId66" Type="http://schemas.openxmlformats.org/officeDocument/2006/relationships/oleObject" Target="embeddings/oleObject39.bin"/><Relationship Id="rId1427" Type="http://schemas.openxmlformats.org/officeDocument/2006/relationships/oleObject" Target="embeddings/oleObject818.bin"/><Relationship Id="rId1634" Type="http://schemas.openxmlformats.org/officeDocument/2006/relationships/image" Target="media/image700.wmf"/><Relationship Id="rId1841" Type="http://schemas.openxmlformats.org/officeDocument/2006/relationships/oleObject" Target="embeddings/oleObject1060.bin"/><Relationship Id="rId1701" Type="http://schemas.openxmlformats.org/officeDocument/2006/relationships/oleObject" Target="embeddings/oleObject966.bin"/><Relationship Id="rId282" Type="http://schemas.openxmlformats.org/officeDocument/2006/relationships/oleObject" Target="embeddings/oleObject173.bin"/><Relationship Id="rId587" Type="http://schemas.openxmlformats.org/officeDocument/2006/relationships/oleObject" Target="embeddings/oleObject335.bin"/><Relationship Id="rId8" Type="http://schemas.openxmlformats.org/officeDocument/2006/relationships/image" Target="media/image3.wmf"/><Relationship Id="rId142" Type="http://schemas.openxmlformats.org/officeDocument/2006/relationships/oleObject" Target="embeddings/oleObject90.bin"/><Relationship Id="rId447" Type="http://schemas.openxmlformats.org/officeDocument/2006/relationships/oleObject" Target="embeddings/oleObject258.bin"/><Relationship Id="rId794" Type="http://schemas.openxmlformats.org/officeDocument/2006/relationships/oleObject" Target="embeddings/oleObject451.bin"/><Relationship Id="rId1077" Type="http://schemas.openxmlformats.org/officeDocument/2006/relationships/oleObject" Target="embeddings/oleObject593.bin"/><Relationship Id="rId654" Type="http://schemas.openxmlformats.org/officeDocument/2006/relationships/image" Target="media/image280.wmf"/><Relationship Id="rId861" Type="http://schemas.openxmlformats.org/officeDocument/2006/relationships/image" Target="media/image371.wmf"/><Relationship Id="rId959" Type="http://schemas.openxmlformats.org/officeDocument/2006/relationships/oleObject" Target="embeddings/oleObject536.bin"/><Relationship Id="rId1284" Type="http://schemas.openxmlformats.org/officeDocument/2006/relationships/image" Target="media/image564.wmf"/><Relationship Id="rId1491" Type="http://schemas.openxmlformats.org/officeDocument/2006/relationships/oleObject" Target="embeddings/oleObject858.bin"/><Relationship Id="rId1589" Type="http://schemas.openxmlformats.org/officeDocument/2006/relationships/oleObject" Target="embeddings/oleObject907.bin"/><Relationship Id="rId307" Type="http://schemas.openxmlformats.org/officeDocument/2006/relationships/image" Target="media/image117.wmf"/><Relationship Id="rId514" Type="http://schemas.openxmlformats.org/officeDocument/2006/relationships/oleObject" Target="embeddings/oleObject298.bin"/><Relationship Id="rId721" Type="http://schemas.openxmlformats.org/officeDocument/2006/relationships/oleObject" Target="embeddings/oleObject404.bin"/><Relationship Id="rId1144" Type="http://schemas.openxmlformats.org/officeDocument/2006/relationships/oleObject" Target="embeddings/oleObject625.bin"/><Relationship Id="rId1351" Type="http://schemas.openxmlformats.org/officeDocument/2006/relationships/oleObject" Target="embeddings/oleObject767.bin"/><Relationship Id="rId1449" Type="http://schemas.openxmlformats.org/officeDocument/2006/relationships/oleObject" Target="embeddings/oleObject835.bin"/><Relationship Id="rId1796" Type="http://schemas.openxmlformats.org/officeDocument/2006/relationships/image" Target="media/image776.wmf"/><Relationship Id="rId88" Type="http://schemas.openxmlformats.org/officeDocument/2006/relationships/oleObject" Target="embeddings/oleObject52.bin"/><Relationship Id="rId819" Type="http://schemas.openxmlformats.org/officeDocument/2006/relationships/image" Target="media/image351.wmf"/><Relationship Id="rId1004" Type="http://schemas.openxmlformats.org/officeDocument/2006/relationships/image" Target="media/image443.wmf"/><Relationship Id="rId1211" Type="http://schemas.openxmlformats.org/officeDocument/2006/relationships/oleObject" Target="embeddings/oleObject656.bin"/><Relationship Id="rId1656" Type="http://schemas.openxmlformats.org/officeDocument/2006/relationships/oleObject" Target="embeddings/oleObject941.bin"/><Relationship Id="rId1863" Type="http://schemas.openxmlformats.org/officeDocument/2006/relationships/oleObject" Target="embeddings/oleObject1082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F0618F-E5CE-46D3-A9FF-A28B6179D3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34</TotalTime>
  <Pages>35</Pages>
  <Words>13524</Words>
  <Characters>77092</Characters>
  <Application>Microsoft Office Word</Application>
  <DocSecurity>0</DocSecurity>
  <Lines>642</Lines>
  <Paragraphs>180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10</cp:revision>
  <dcterms:created xsi:type="dcterms:W3CDTF">2021-08-04T13:23:00Z</dcterms:created>
  <dcterms:modified xsi:type="dcterms:W3CDTF">2021-08-05T06:11:00Z</dcterms:modified>
</cp:coreProperties>
</file>